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40" w:lineRule="auto" w:before="46"/>
        <w:ind w:left="1980" w:right="1980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spacing w:line="268" w:lineRule="exact" w:before="0"/>
        <w:ind w:left="121" w:right="118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w w:val="9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line="240" w:lineRule="auto" w:before="6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72" w:lineRule="exact" w:before="0"/>
        <w:ind w:left="1980" w:right="1980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2016</w:t>
      </w:r>
      <w:r>
        <w:rPr>
          <w:b w:val="0"/>
        </w:rPr>
      </w:r>
    </w:p>
    <w:p>
      <w:pPr>
        <w:spacing w:line="467" w:lineRule="auto" w:before="0"/>
        <w:ind w:left="1941" w:right="1938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Febrero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Marzo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Abril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Mayo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Junio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z w:val="24"/>
        </w:rPr>
        <w:t>Agosto</w:t>
      </w:r>
      <w:r>
        <w:rPr>
          <w:rFonts w:ascii="Arial"/>
          <w:w w:val="99"/>
          <w:sz w:val="24"/>
        </w:rPr>
        <w:t> </w:t>
      </w:r>
      <w:r>
        <w:rPr>
          <w:rFonts w:ascii="Arial"/>
          <w:sz w:val="24"/>
        </w:rPr>
        <w:t>Setiembre</w:t>
      </w:r>
      <w:r>
        <w:rPr>
          <w:rFonts w:ascii="Arial"/>
          <w:spacing w:val="5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55"/>
          <w:sz w:val="24"/>
        </w:rPr>
        <w:t> </w:t>
      </w:r>
      <w:r>
        <w:rPr>
          <w:rFonts w:ascii="Arial"/>
          <w:sz w:val="24"/>
        </w:rPr>
        <w:t>Octubre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Noviembre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pStyle w:val="BodyText"/>
        <w:spacing w:line="240" w:lineRule="auto" w:before="187"/>
        <w:ind w:left="1980" w:right="1980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2015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1941" w:right="1938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5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w w:val="9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5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5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pStyle w:val="BodyText"/>
        <w:spacing w:line="240" w:lineRule="auto" w:before="187"/>
        <w:ind w:left="1980" w:right="1980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2014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before="0"/>
        <w:ind w:left="1980" w:right="1980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</w:t>
      </w:r>
      <w:r>
        <w:rPr>
          <w:rFonts w:ascii="Arial" w:hAnsi="Arial" w:cs="Arial" w:eastAsia="Arial"/>
          <w:spacing w:val="5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5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after="0"/>
        <w:jc w:val="center"/>
        <w:rPr>
          <w:rFonts w:ascii="Arial" w:hAnsi="Arial" w:cs="Arial" w:eastAsia="Arial"/>
          <w:sz w:val="24"/>
          <w:szCs w:val="24"/>
        </w:rPr>
        <w:sectPr>
          <w:type w:val="continuous"/>
          <w:pgSz w:w="11900" w:h="6360" w:orient="landscape"/>
          <w:pgMar w:top="120" w:bottom="280" w:left="640" w:right="620"/>
        </w:sectPr>
      </w:pPr>
    </w:p>
    <w:p>
      <w:pPr>
        <w:spacing w:before="53"/>
        <w:ind w:left="1811" w:right="1791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52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line="240" w:lineRule="auto" w:before="0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21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2013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772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w w:val="9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pStyle w:val="BodyText"/>
        <w:spacing w:line="240" w:lineRule="auto" w:before="187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772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Febrero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Marzo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Abril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Mayo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Junio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Agosto</w:t>
      </w:r>
      <w:r>
        <w:rPr>
          <w:rFonts w:ascii="Arial"/>
          <w:w w:val="99"/>
          <w:sz w:val="24"/>
        </w:rPr>
        <w:t> </w:t>
      </w:r>
      <w:r>
        <w:rPr>
          <w:rFonts w:ascii="Arial"/>
          <w:sz w:val="24"/>
        </w:rPr>
        <w:t>Setiembre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Octubre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Noviembre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left="1811" w:right="1791"/>
        <w:jc w:val="center"/>
        <w:rPr>
          <w:b w:val="0"/>
          <w:bCs w:val="0"/>
        </w:rPr>
      </w:pPr>
      <w:r>
        <w:rPr/>
        <w:t>Año</w:t>
      </w:r>
      <w:r>
        <w:rPr>
          <w:spacing w:val="-7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772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</w:t>
      </w:r>
      <w:r>
        <w:rPr>
          <w:rFonts w:ascii="Arial" w:hAnsi="Arial" w:cs="Arial" w:eastAsia="Arial"/>
          <w:spacing w:val="-6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w w:val="9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609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Febrero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Marzo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Abril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pacing w:val="-1"/>
          <w:sz w:val="24"/>
        </w:rPr>
        <w:t>-Mayo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Junio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Agosto</w:t>
      </w:r>
      <w:r>
        <w:rPr>
          <w:rFonts w:ascii="Arial"/>
          <w:spacing w:val="24"/>
          <w:w w:val="99"/>
          <w:sz w:val="24"/>
        </w:rPr>
        <w:t> </w:t>
      </w:r>
      <w:r>
        <w:rPr>
          <w:rFonts w:ascii="Arial"/>
          <w:sz w:val="24"/>
        </w:rPr>
        <w:t>Setiembre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Octubre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Noviembre</w:t>
      </w:r>
      <w:r>
        <w:rPr>
          <w:rFonts w:ascii="Arial"/>
          <w:spacing w:val="-8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1396" w:right="1374" w:hanging="1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sz w:val="24"/>
          <w:szCs w:val="24"/>
        </w:rPr>
        <w:t>Enero </w:t>
      </w:r>
      <w:r>
        <w:rPr>
          <w:rFonts w:ascii="Arial" w:hAnsi="Arial" w:cs="Arial" w:eastAsia="Arial"/>
          <w:spacing w:val="5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Febrero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Marzo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Abril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Mayo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–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Junio</w:t>
      </w:r>
      <w:r>
        <w:rPr>
          <w:rFonts w:ascii="Arial" w:hAnsi="Arial" w:cs="Arial" w:eastAsia="Arial"/>
          <w:spacing w:val="-4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5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Julio</w:t>
      </w:r>
      <w:r>
        <w:rPr>
          <w:rFonts w:ascii="Arial" w:hAnsi="Arial" w:cs="Arial" w:eastAsia="Arial"/>
          <w:w w:val="99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Agosto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Setiembre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Octubre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Noviembre</w:t>
      </w:r>
      <w:r>
        <w:rPr>
          <w:rFonts w:ascii="Arial" w:hAnsi="Arial" w:cs="Arial" w:eastAsia="Arial"/>
          <w:spacing w:val="-7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-</w:t>
      </w:r>
      <w:r>
        <w:rPr>
          <w:rFonts w:ascii="Arial" w:hAnsi="Arial" w:cs="Arial" w:eastAsia="Arial"/>
          <w:spacing w:val="-8"/>
          <w:sz w:val="24"/>
          <w:szCs w:val="24"/>
        </w:rPr>
        <w:t> </w:t>
      </w:r>
      <w:r>
        <w:rPr>
          <w:rFonts w:ascii="Arial" w:hAnsi="Arial" w:cs="Arial" w:eastAsia="Arial"/>
          <w:sz w:val="24"/>
          <w:szCs w:val="24"/>
        </w:rPr>
        <w:t>Diciembre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773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Febrero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Marzo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Abril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2"/>
          <w:sz w:val="24"/>
        </w:rPr>
        <w:t> </w:t>
      </w:r>
      <w:r>
        <w:rPr>
          <w:rFonts w:ascii="Arial"/>
          <w:sz w:val="24"/>
        </w:rPr>
        <w:t>Mayo</w:t>
      </w:r>
      <w:r>
        <w:rPr>
          <w:rFonts w:ascii="Arial"/>
          <w:spacing w:val="-3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3"/>
          <w:sz w:val="24"/>
        </w:rPr>
        <w:t> </w:t>
      </w:r>
      <w:r>
        <w:rPr>
          <w:rFonts w:ascii="Arial"/>
          <w:sz w:val="24"/>
        </w:rPr>
        <w:t>Junio</w:t>
      </w:r>
      <w:r>
        <w:rPr>
          <w:rFonts w:ascii="Arial"/>
          <w:spacing w:val="-3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3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w w:val="99"/>
          <w:sz w:val="24"/>
        </w:rPr>
        <w:t> </w:t>
      </w:r>
      <w:r>
        <w:rPr>
          <w:rFonts w:ascii="Arial"/>
          <w:sz w:val="24"/>
        </w:rPr>
        <w:t>Agosto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Setiembre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Octubre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Noviembre</w:t>
      </w:r>
      <w:r>
        <w:rPr>
          <w:rFonts w:ascii="Arial"/>
          <w:spacing w:val="54"/>
          <w:sz w:val="24"/>
        </w:rPr>
        <w:t> </w:t>
      </w:r>
      <w:r>
        <w:rPr>
          <w:rFonts w:ascii="Arial"/>
          <w:sz w:val="24"/>
        </w:rPr>
        <w:t>-</w:t>
      </w:r>
      <w:r>
        <w:rPr>
          <w:rFonts w:ascii="Arial"/>
          <w:spacing w:val="-7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631" w:right="610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Febrero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Marzo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Abril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Mayo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Junio </w:t>
      </w:r>
      <w:r>
        <w:rPr>
          <w:rFonts w:ascii="Arial"/>
          <w:spacing w:val="62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w w:val="99"/>
          <w:sz w:val="24"/>
        </w:rPr>
        <w:t> </w:t>
      </w:r>
      <w:r>
        <w:rPr>
          <w:rFonts w:ascii="Arial"/>
          <w:sz w:val="24"/>
        </w:rPr>
        <w:t>Agosto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Setiembre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Octubre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Noviembre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spacing w:line="240" w:lineRule="auto" w:before="1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Año</w:t>
      </w:r>
      <w:r>
        <w:rPr>
          <w:spacing w:val="-11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9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467" w:lineRule="auto" w:before="0"/>
        <w:ind w:left="795" w:right="610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Enero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Febrero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Marzo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Abril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Mayo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Junio </w:t>
      </w:r>
      <w:r>
        <w:rPr>
          <w:rFonts w:ascii="Arial"/>
          <w:spacing w:val="62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61"/>
          <w:sz w:val="24"/>
        </w:rPr>
        <w:t> </w:t>
      </w:r>
      <w:r>
        <w:rPr>
          <w:rFonts w:ascii="Arial"/>
          <w:sz w:val="24"/>
        </w:rPr>
        <w:t>Julio</w:t>
      </w:r>
      <w:r>
        <w:rPr>
          <w:rFonts w:ascii="Arial"/>
          <w:w w:val="99"/>
          <w:sz w:val="24"/>
        </w:rPr>
        <w:t> </w:t>
      </w:r>
      <w:r>
        <w:rPr>
          <w:rFonts w:ascii="Arial"/>
          <w:sz w:val="24"/>
        </w:rPr>
        <w:t>Agosto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Setiembre </w:t>
      </w:r>
      <w:r>
        <w:rPr>
          <w:rFonts w:ascii="Arial"/>
          <w:spacing w:val="59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Octubre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Noviembre </w:t>
      </w:r>
      <w:r>
        <w:rPr>
          <w:rFonts w:ascii="Arial"/>
          <w:spacing w:val="60"/>
          <w:sz w:val="24"/>
        </w:rPr>
        <w:t> </w:t>
      </w:r>
      <w:r>
        <w:rPr>
          <w:rFonts w:ascii="Arial"/>
          <w:sz w:val="24"/>
        </w:rPr>
        <w:t>- </w:t>
      </w:r>
      <w:r>
        <w:rPr>
          <w:rFonts w:ascii="Arial"/>
          <w:spacing w:val="58"/>
          <w:sz w:val="24"/>
        </w:rPr>
        <w:t> </w:t>
      </w:r>
      <w:r>
        <w:rPr>
          <w:rFonts w:ascii="Arial"/>
          <w:sz w:val="24"/>
        </w:rPr>
        <w:t>Diciembre</w:t>
      </w:r>
      <w:r>
        <w:rPr>
          <w:rFonts w:ascii="Arial"/>
          <w:sz w:val="24"/>
        </w:rPr>
      </w:r>
    </w:p>
    <w:p>
      <w:pPr>
        <w:spacing w:after="0" w:line="467" w:lineRule="auto"/>
        <w:jc w:val="center"/>
        <w:rPr>
          <w:rFonts w:ascii="Arial" w:hAnsi="Arial" w:cs="Arial" w:eastAsia="Arial"/>
          <w:sz w:val="24"/>
          <w:szCs w:val="24"/>
        </w:rPr>
        <w:sectPr>
          <w:pgSz w:w="11900" w:h="16840"/>
          <w:pgMar w:top="780" w:bottom="280" w:left="1680" w:right="1680"/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1"/>
        <w:rPr>
          <w:rFonts w:ascii="Arial" w:hAnsi="Arial" w:cs="Arial" w:eastAsia="Arial"/>
          <w:sz w:val="16"/>
          <w:szCs w:val="16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Enero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$1.5043</w:t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$1.5044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16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14" w:hRule="exact"/>
        </w:trPr>
        <w:tc>
          <w:tcPr>
            <w:tcW w:w="1345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04/01/2006</w:t>
            </w:r>
          </w:p>
        </w:tc>
        <w:tc>
          <w:tcPr>
            <w:tcW w:w="162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20/01/2006</w:t>
            </w:r>
          </w:p>
        </w:tc>
        <w:tc>
          <w:tcPr>
            <w:tcW w:w="165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$1.5049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$1.5050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$1.5057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3019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1.5058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1.5143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1.5157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1.5062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1.5069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1.5180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1.5099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1.5209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1.5113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1.5121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1.5224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1.5128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1.5231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1.5308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3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1.5311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1.5254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1.5314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1.5317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1.5268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1.5321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1.5324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1.5327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1.5278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1.5331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1.5334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1.5337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02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06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12/03/2006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28/03/2006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1.5344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1.5294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1.5347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1.5298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1.5304</w:t>
            </w:r>
            <w:r>
              <w:rPr>
                <w:rFonts w:ascii="Arial"/>
                <w:sz w:val="24"/>
              </w:rPr>
            </w:r>
          </w:p>
        </w:tc>
        <w:tc>
          <w:tcPr>
            <w:tcW w:w="3019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1.5357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1.5399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1.5378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1.5409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1.5386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3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1.5411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1.5447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1.5419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1.5458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1.5427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1.5432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1.5476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1.5478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1.5442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1.5481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1.5445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1.5484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1.5486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6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line="120" w:lineRule="atLeast"/>
        <w:ind w:left="1215" w:right="0" w:firstLine="0"/>
        <w:rPr>
          <w:rFonts w:ascii="Arial" w:hAnsi="Arial" w:cs="Arial" w:eastAsia="Arial"/>
          <w:sz w:val="12"/>
          <w:szCs w:val="12"/>
        </w:rPr>
      </w:pPr>
      <w:r>
        <w:rPr>
          <w:rFonts w:ascii="Arial" w:hAnsi="Arial" w:cs="Arial" w:eastAsia="Arial"/>
          <w:sz w:val="12"/>
          <w:szCs w:val="12"/>
        </w:rPr>
        <w:pict>
          <v:group style="width:305.350pt;height:6.1pt;mso-position-horizontal-relative:char;mso-position-vertical-relative:line" coordorigin="0,0" coordsize="6107,122">
            <v:group style="position:absolute;left:31;top:38;width:6068;height:2" coordorigin="31,38" coordsize="6068,2">
              <v:shape style="position:absolute;left:31;top:38;width:6068;height:2" coordorigin="31,38" coordsize="6068,0" path="m31,38l6098,38e" filled="false" stroked="true" strokeweight=".847222pt" strokecolor="#808080">
                <v:path arrowok="t"/>
              </v:shape>
            </v:group>
            <v:group style="position:absolute;left:6083;top:31;width:15;height:60" coordorigin="6083,31" coordsize="15,60">
              <v:shape style="position:absolute;left:6083;top:31;width:15;height:60" coordorigin="6083,31" coordsize="15,60" path="m6098,91l6083,91,6083,46,6098,31,6098,91xe" filled="true" fillcolor="#2c2c2c" stroked="false">
                <v:path arrowok="t"/>
                <v:fill type="solid"/>
              </v:shape>
            </v:group>
            <v:group style="position:absolute;left:31;top:31;width:15;height:60" coordorigin="31,31" coordsize="15,60">
              <v:shape style="position:absolute;left:31;top:31;width:15;height:60" coordorigin="31,31" coordsize="15,60" path="m31,61l46,61e" filled="false" stroked="true" strokeweight="3.088839pt" strokecolor="#808080">
                <v:path arrowok="t"/>
              </v:shape>
            </v:group>
          </v:group>
        </w:pict>
      </w:r>
      <w:r>
        <w:rPr>
          <w:rFonts w:ascii="Arial" w:hAnsi="Arial" w:cs="Arial" w:eastAsia="Arial"/>
          <w:sz w:val="12"/>
          <w:szCs w:val="12"/>
        </w:rPr>
      </w:r>
    </w:p>
    <w:p>
      <w:pPr>
        <w:spacing w:after="0" w:line="120" w:lineRule="atLeast"/>
        <w:rPr>
          <w:rFonts w:ascii="Arial" w:hAnsi="Arial" w:cs="Arial" w:eastAsia="Arial"/>
          <w:sz w:val="12"/>
          <w:szCs w:val="12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14" w:hRule="exact"/>
        </w:trPr>
        <w:tc>
          <w:tcPr>
            <w:tcW w:w="1345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1.5489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1.5494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1.5497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1.5544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1.5499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1.5548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1.5551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1.5558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1.5561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1.5567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1.5525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1.5528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1.5577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1.5580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1.5615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1.5590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1.5618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1.5593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1.5597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1.5599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1.5629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1.5611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1.5639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1.5642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1.5698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1.5703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1.5645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1.5707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1.5647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3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1.5711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1.5651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02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06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07/08/2006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22/08/2006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1.5724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1.5728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1.5668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1.5673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1.5737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1.5690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1.5758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1.5763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1.5826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1.5830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1.5834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1.5842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1.5851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1.5797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1.5867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1.5880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1.5821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1.5884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1.5896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1.5944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1.5947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1.5949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1.5911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1.5919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1.5927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17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06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14/10/2006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29/10/2006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2974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1.5977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15/12/2006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2974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31/12/2006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1.5964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187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21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01/1/2007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16/1/2007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75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1.5969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1.5999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1.6001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1.6003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1.6005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1.5978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1.6007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1.6009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3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1.6011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1.5984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1.6013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2974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1.6015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1.6125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1.6054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1.6206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1.6074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1.6226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1.6094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1.6236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1.6105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1.6115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1.6257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1.6343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1.6297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1.6356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1.6311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187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21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08/03/2007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23/03/2007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75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1.6321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1.6369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1.6327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1.6379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1.6382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1.6388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1.6391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1.6395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1.6461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1.6398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1.6404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1.6476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1.6481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1.6486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1.6427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1.6500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1.6432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1.6505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1.6436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1.6515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1.6451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1.6525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1.6456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1.6530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1.6626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1.6545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1.6639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1.6550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1.6555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1.6652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1.6568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1.6574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1.6678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1.6594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1.6698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1.6705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187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21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14/05/2007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29/05/2007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75" w:lineRule="exact"/>
              <w:ind w:left="33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1.6711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1.6620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1.6718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2974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1.6724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1.6804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1.6808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1.6812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1.6750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1.6757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1.6821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1.6825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1.6765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1.6829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1.6770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1.6774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1.6778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1.6842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1.6782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1.6795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1.6799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1.6863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1.6872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1.6889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1.6892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3019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spacing w:line="130" w:lineRule="atLeast"/>
        <w:ind w:left="819" w:right="0" w:firstLine="0"/>
        <w:rPr>
          <w:rFonts w:ascii="Arial" w:hAnsi="Arial" w:cs="Arial" w:eastAsia="Arial"/>
          <w:sz w:val="13"/>
          <w:szCs w:val="13"/>
        </w:rPr>
      </w:pPr>
      <w:r>
        <w:rPr>
          <w:rFonts w:ascii="Arial" w:hAnsi="Arial" w:cs="Arial" w:eastAsia="Arial"/>
          <w:sz w:val="13"/>
          <w:szCs w:val="13"/>
        </w:rPr>
        <w:pict>
          <v:group style="width:346.1pt;height:6.85pt;mso-position-horizontal-relative:char;mso-position-vertical-relative:line" coordorigin="0,0" coordsize="6922,137">
            <v:group style="position:absolute;left:8;top:16;width:6905;height:2" coordorigin="8,16" coordsize="6905,2">
              <v:shape style="position:absolute;left:8;top:16;width:6905;height:2" coordorigin="8,16" coordsize="6905,0" path="m8,16l6913,16e" filled="false" stroked="true" strokeweight=".847222pt" strokecolor="#808080">
                <v:path arrowok="t"/>
              </v:shape>
            </v:group>
            <v:group style="position:absolute;left:6898;top:8;width:15;height:105" coordorigin="6898,8" coordsize="15,105">
              <v:shape style="position:absolute;left:6898;top:8;width:15;height:105" coordorigin="6898,8" coordsize="15,105" path="m6913,113l6898,113,6898,23,6913,8,6913,113xe" filled="true" fillcolor="#2c2c2c" stroked="false">
                <v:path arrowok="t"/>
                <v:fill type="solid"/>
              </v:shape>
            </v:group>
            <v:group style="position:absolute;left:16;top:8;width:2;height:105" coordorigin="16,8" coordsize="2,105">
              <v:shape style="position:absolute;left:16;top:8;width:2;height:105" coordorigin="16,8" coordsize="0,105" path="m16,8l16,113e" filled="false" stroked="true" strokeweight=".847222pt" strokecolor="#808080">
                <v:path arrowok="t"/>
              </v:shape>
            </v:group>
            <v:group style="position:absolute;left:68;top:76;width:6785;height:2" coordorigin="68,76" coordsize="6785,2">
              <v:shape style="position:absolute;left:68;top:76;width:6785;height:2" coordorigin="68,76" coordsize="6785,0" path="m68,76l6853,76e" filled="false" stroked="true" strokeweight=".847222pt" strokecolor="#2c2c2c">
                <v:path arrowok="t"/>
              </v:shape>
            </v:group>
            <v:group style="position:absolute;left:1563;top:68;width:15;height:45" coordorigin="1563,68" coordsize="15,45">
              <v:shape style="position:absolute;left:1563;top:68;width:15;height:45" coordorigin="1563,68" coordsize="15,45" path="m1578,113l1563,113,1563,83,1578,68,1578,113xe" filled="true" fillcolor="#808080" stroked="false">
                <v:path arrowok="t"/>
                <v:fill type="solid"/>
              </v:shape>
            </v:group>
            <v:group style="position:absolute;left:68;top:68;width:15;height:45" coordorigin="68,68" coordsize="15,45">
              <v:shape style="position:absolute;left:68;top:68;width:15;height:45" coordorigin="68,68" coordsize="15,45" path="m68,91l83,91e" filled="false" stroked="true" strokeweight="2.341757pt" strokecolor="#2c2c2c">
                <v:path arrowok="t"/>
              </v:shape>
            </v:group>
            <v:group style="position:absolute;left:3416;top:68;width:15;height:45" coordorigin="3416,68" coordsize="15,45">
              <v:shape style="position:absolute;left:3416;top:68;width:15;height:45" coordorigin="3416,68" coordsize="15,45" path="m3431,113l3416,113,3416,83,3431,68,3431,113xe" filled="true" fillcolor="#808080" stroked="false">
                <v:path arrowok="t"/>
                <v:fill type="solid"/>
              </v:shape>
            </v:group>
            <v:group style="position:absolute;left:1622;top:68;width:15;height:45" coordorigin="1622,68" coordsize="15,45">
              <v:shape style="position:absolute;left:1622;top:68;width:15;height:45" coordorigin="1622,68" coordsize="15,45" path="m1622,91l1637,91e" filled="false" stroked="true" strokeweight="2.341757pt" strokecolor="#2c2c2c">
                <v:path arrowok="t"/>
              </v:shape>
            </v:group>
            <v:group style="position:absolute;left:4970;top:68;width:15;height:45" coordorigin="4970,68" coordsize="15,45">
              <v:shape style="position:absolute;left:4970;top:68;width:15;height:45" coordorigin="4970,68" coordsize="15,45" path="m4985,113l4970,113,4970,83,4985,68,4985,113xe" filled="true" fillcolor="#808080" stroked="false">
                <v:path arrowok="t"/>
                <v:fill type="solid"/>
              </v:shape>
            </v:group>
            <v:group style="position:absolute;left:3476;top:68;width:15;height:45" coordorigin="3476,68" coordsize="15,45">
              <v:shape style="position:absolute;left:3476;top:68;width:15;height:45" coordorigin="3476,68" coordsize="15,45" path="m3476,91l3491,91e" filled="false" stroked="true" strokeweight="2.341757pt" strokecolor="#2c2c2c">
                <v:path arrowok="t"/>
              </v:shape>
            </v:group>
            <v:group style="position:absolute;left:6838;top:68;width:15;height:45" coordorigin="6838,68" coordsize="15,45">
              <v:shape style="position:absolute;left:6838;top:68;width:15;height:45" coordorigin="6838,68" coordsize="15,45" path="m6853,113l6838,113,6838,83,6853,68,6853,113xe" filled="true" fillcolor="#808080" stroked="false">
                <v:path arrowok="t"/>
                <v:fill type="solid"/>
              </v:shape>
            </v:group>
            <v:group style="position:absolute;left:5030;top:68;width:15;height:45" coordorigin="5030,68" coordsize="15,45">
              <v:shape style="position:absolute;left:5030;top:68;width:15;height:45" coordorigin="5030,68" coordsize="15,45" path="m5030,91l5045,91e" filled="false" stroked="true" strokeweight="2.341757pt" strokecolor="#2c2c2c">
                <v:path arrowok="t"/>
              </v:shape>
            </v:group>
          </v:group>
        </w:pict>
      </w:r>
      <w:r>
        <w:rPr>
          <w:rFonts w:ascii="Arial" w:hAnsi="Arial" w:cs="Arial" w:eastAsia="Arial"/>
          <w:sz w:val="13"/>
          <w:szCs w:val="13"/>
        </w:rPr>
      </w:r>
    </w:p>
    <w:p>
      <w:pPr>
        <w:spacing w:after="0" w:line="130" w:lineRule="atLeast"/>
        <w:rPr>
          <w:rFonts w:ascii="Arial" w:hAnsi="Arial" w:cs="Arial" w:eastAsia="Arial"/>
          <w:sz w:val="13"/>
          <w:szCs w:val="13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  <w:r>
        <w:rPr/>
        <w:pict>
          <v:group style="position:absolute;margin-left:213.563889pt;margin-top:811.341064pt;width:.75pt;height:2.25pt;mso-position-horizontal-relative:page;mso-position-vertical-relative:page;z-index:-719392" coordorigin="4271,16227" coordsize="15,45">
            <v:shape style="position:absolute;left:4271;top:16227;width:15;height:45" coordorigin="4271,16227" coordsize="15,45" path="m4286,16272l4271,16272,4271,16242,4286,16227,4286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5.011108pt;margin-top:811.341064pt;width:.75pt;height:2.25pt;mso-position-horizontal-relative:page;mso-position-vertical-relative:page;z-index:-719368" coordorigin="5900,16227" coordsize="15,45">
            <v:shape style="position:absolute;left:5900;top:16227;width:15;height:45" coordorigin="5900,16227" coordsize="15,45" path="m5915,16272l5900,16272,5900,16242,5915,16227,5915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63.008331pt;margin-top:811.341064pt;width:.75pt;height:2.25pt;mso-position-horizontal-relative:page;mso-position-vertical-relative:page;z-index:-719344" coordorigin="7260,16227" coordsize="15,45">
            <v:shape style="position:absolute;left:7260;top:16227;width:15;height:45" coordorigin="7260,16227" coordsize="15,45" path="m7275,16272l7260,16272,7260,16242,7275,16227,7275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45.949982pt;margin-top:811.341064pt;width:.75pt;height:2.25pt;mso-position-horizontal-relative:page;mso-position-vertical-relative:page;z-index:-719320" coordorigin="8919,16227" coordsize="15,45">
            <v:shape style="position:absolute;left:8919;top:16227;width:15;height:45" coordorigin="8919,16227" coordsize="15,45" path="m8934,16272l8919,16272,8919,16242,8934,16227,8934,16272xe" filled="true" fillcolor="#808080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82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4"/>
        <w:gridCol w:w="1853"/>
        <w:gridCol w:w="1554"/>
        <w:gridCol w:w="1868"/>
      </w:tblGrid>
      <w:tr>
        <w:trPr>
          <w:trHeight w:val="456" w:hRule="exact"/>
        </w:trPr>
        <w:tc>
          <w:tcPr>
            <w:tcW w:w="1554" w:type="dxa"/>
            <w:tcBorders>
              <w:top w:val="nil" w:sz="6" w:space="0" w:color="auto"/>
              <w:left w:val="single" w:sz="31" w:space="0" w:color="2C2C2C"/>
              <w:bottom w:val="single" w:sz="19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31" w:space="0" w:color="2C2C2C"/>
              <w:bottom w:val="single" w:sz="19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nil" w:sz="6" w:space="0" w:color="auto"/>
              <w:left w:val="single" w:sz="31" w:space="0" w:color="2C2C2C"/>
              <w:bottom w:val="single" w:sz="19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nil" w:sz="6" w:space="0" w:color="auto"/>
              <w:left w:val="single" w:sz="31" w:space="0" w:color="2C2C2C"/>
              <w:bottom w:val="single" w:sz="19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554" w:type="dxa"/>
            <w:tcBorders>
              <w:top w:val="single" w:sz="19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01/08/2007</w:t>
            </w:r>
          </w:p>
        </w:tc>
        <w:tc>
          <w:tcPr>
            <w:tcW w:w="1853" w:type="dxa"/>
            <w:tcBorders>
              <w:top w:val="single" w:sz="19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19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17/08/2007</w:t>
            </w:r>
          </w:p>
        </w:tc>
        <w:tc>
          <w:tcPr>
            <w:tcW w:w="1868" w:type="dxa"/>
            <w:tcBorders>
              <w:top w:val="single" w:sz="19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1.6969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1.6978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1.6911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1.6983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1.7001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1.7005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1.6938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1.6942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1.7015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1.6947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1.7019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1.6951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31/08/2007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1.7024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16/08/2007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1.6956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1.7028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1.7042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1.7183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1.7203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1.7212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1.7222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1.7232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1.7095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1.7242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1.7252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1.7114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1.7282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1.7144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1.7291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1.7311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1.7321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1.7378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21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06/10/2007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22/10/2007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75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1.7411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1.7379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187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21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12/12/2007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75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28/12/2007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75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31/12/2007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16/12/2007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1.7369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1.7349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1.7350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6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52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2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72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1.7379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1.7440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1.7449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1.7389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1.7398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1.7407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1.7477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1.7482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1.7421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1.7426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1.7496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1.7431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6"/>
          <w:szCs w:val="6"/>
        </w:rPr>
      </w:pPr>
    </w:p>
    <w:p>
      <w:pPr>
        <w:spacing w:line="90" w:lineRule="atLeast"/>
        <w:ind w:left="1237" w:right="0" w:firstLine="0"/>
        <w:rPr>
          <w:rFonts w:ascii="Arial" w:hAnsi="Arial" w:cs="Arial" w:eastAsia="Arial"/>
          <w:sz w:val="9"/>
          <w:szCs w:val="9"/>
        </w:rPr>
      </w:pPr>
      <w:r>
        <w:rPr>
          <w:rFonts w:ascii="Arial" w:hAnsi="Arial" w:cs="Arial" w:eastAsia="Arial"/>
          <w:sz w:val="9"/>
          <w:szCs w:val="9"/>
        </w:rPr>
        <w:pict>
          <v:group style="width:305pt;height:4.6pt;mso-position-horizontal-relative:char;mso-position-vertical-relative:line" coordorigin="0,0" coordsize="6100,92">
            <v:group style="position:absolute;left:8;top:61;width:6068;height:2" coordorigin="8,61" coordsize="6068,2">
              <v:shape style="position:absolute;left:8;top:61;width:6068;height:2" coordorigin="8,61" coordsize="6068,0" path="m8,61l6076,61e" filled="false" stroked="true" strokeweight=".847222pt" strokecolor="#2c2c2c">
                <v:path arrowok="t"/>
              </v:shape>
            </v:group>
            <v:group style="position:absolute;left:6061;top:23;width:15;height:45" coordorigin="6061,23" coordsize="15,45">
              <v:shape style="position:absolute;left:6061;top:23;width:15;height:45" coordorigin="6061,23" coordsize="15,45" path="m6061,46l6076,46e" filled="false" stroked="true" strokeweight="2.341026pt" strokecolor="#2c2c2c">
                <v:path arrowok="t"/>
              </v:shape>
            </v:group>
            <v:group style="position:absolute;left:8;top:23;width:15;height:45" coordorigin="8,23" coordsize="15,45">
              <v:shape style="position:absolute;left:8;top:23;width:15;height:45" coordorigin="8,23" coordsize="15,45" path="m8,68l8,23,23,23,23,53,8,68xe" filled="true" fillcolor="#808080" stroked="false">
                <v:path arrowok="t"/>
                <v:fill type="solid"/>
              </v:shape>
            </v:group>
          </v:group>
        </w:pict>
      </w:r>
      <w:r>
        <w:rPr>
          <w:rFonts w:ascii="Arial" w:hAnsi="Arial" w:cs="Arial" w:eastAsia="Arial"/>
          <w:sz w:val="9"/>
          <w:szCs w:val="9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Marzo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82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4"/>
        <w:gridCol w:w="1853"/>
        <w:gridCol w:w="1554"/>
        <w:gridCol w:w="1868"/>
      </w:tblGrid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i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i/>
                <w:spacing w:val="-2"/>
                <w:sz w:val="24"/>
              </w:rPr>
              <w:t>Valor</w:t>
            </w:r>
            <w:r>
              <w:rPr>
                <w:rFonts w:ascii="Arial"/>
                <w:b/>
                <w:i/>
                <w:spacing w:val="-10"/>
                <w:sz w:val="24"/>
              </w:rPr>
              <w:t> </w:t>
            </w:r>
            <w:r>
              <w:rPr>
                <w:rFonts w:ascii="Arial"/>
                <w:b/>
                <w:i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i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i/>
                <w:spacing w:val="-2"/>
                <w:sz w:val="24"/>
              </w:rPr>
              <w:t>Valor</w:t>
            </w:r>
            <w:r>
              <w:rPr>
                <w:rFonts w:ascii="Arial"/>
                <w:b/>
                <w:i/>
                <w:spacing w:val="-10"/>
                <w:sz w:val="24"/>
              </w:rPr>
              <w:t> </w:t>
            </w:r>
            <w:r>
              <w:rPr>
                <w:rFonts w:ascii="Arial"/>
                <w:b/>
                <w:i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1.7501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1.7582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1.7587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1.7525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1.7607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1.7612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1.7618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1.7623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1.7628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1.7551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1.7638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1.7643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1.7648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31/03/2008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1.7576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Abril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1.7659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1.7664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1.7669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1.7674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1.7679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1.7779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1.7686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1.7786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1.7699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1.7800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1.7806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1.7813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1.7719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1.7726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1.7827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1.7840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1.7746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1.7847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pict>
          <v:group style="position:absolute;margin-left:203.102768pt;margin-top:85.662682pt;width:.75pt;height:5.25pt;mso-position-horizontal-relative:page;mso-position-vertical-relative:paragraph;z-index:-719272" coordorigin="4062,1713" coordsize="15,105">
            <v:shape style="position:absolute;left:4062;top:1713;width:15;height:105" coordorigin="4062,1713" coordsize="15,105" path="m4077,1818l4062,1818,4062,1728,4077,1713,4077,1818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5.758331pt;margin-top:85.662682pt;width:.75pt;height:5.25pt;mso-position-horizontal-relative:page;mso-position-vertical-relative:paragraph;z-index:-719248" coordorigin="5915,1713" coordsize="15,105">
            <v:shape style="position:absolute;left:5915;top:1713;width:15;height:105" coordorigin="5915,1713" coordsize="15,105" path="m5930,1818l5915,1818,5915,1728,5930,1713,5930,1818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4.216644pt;margin-top:85.662682pt;width:.75pt;height:5.25pt;mso-position-horizontal-relative:page;mso-position-vertical-relative:paragraph;z-index:-719224" coordorigin="7484,1713" coordsize="15,105">
            <v:shape style="position:absolute;left:7484;top:1713;width:15;height:105" coordorigin="7484,1713" coordsize="15,105" path="m7499,1818l7484,1818,7484,1728,7499,1713,7499,1818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69.113861pt;margin-top:85.662682pt;width:.75pt;height:5.25pt;mso-position-horizontal-relative:page;mso-position-vertical-relative:paragraph;z-index:-719200" coordorigin="9382,1713" coordsize="15,105">
            <v:shape style="position:absolute;left:9382;top:1713;width:15;height:105" coordorigin="9382,1713" coordsize="15,105" path="m9397,1818l9382,1818,9382,1728,9397,1713,9397,1818xe" filled="true" fillcolor="#808080" stroked="false">
              <v:path arrowok="t"/>
              <v:fill type="solid"/>
            </v:shape>
            <w10:wrap type="none"/>
          </v:group>
        </w:pict>
      </w:r>
      <w:r>
        <w:rPr/>
        <w:t>Mayo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1.7854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1.7904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1.7906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48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06" w:hRule="exact"/>
        </w:trPr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03/05/2008</w:t>
            </w:r>
          </w:p>
        </w:tc>
        <w:tc>
          <w:tcPr>
            <w:tcW w:w="1853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1.7867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19/05/2008</w:t>
            </w:r>
          </w:p>
        </w:tc>
        <w:tc>
          <w:tcPr>
            <w:tcW w:w="189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1.7908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1.7874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1.7911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1.7883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1.7913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1.7915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1.7917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1.7889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1.7919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1.7921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1.7923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1.7894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1.7925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1.7896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1.7927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1.7898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1.7929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1.7930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8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3467" w:type="dxa"/>
            <w:gridSpan w:val="2"/>
            <w:tcBorders>
              <w:top w:val="single" w:sz="31" w:space="0" w:color="2C2C2C"/>
              <w:left w:val="single" w:sz="31" w:space="0" w:color="2C2C2C"/>
              <w:bottom w:val="single" w:sz="7" w:space="0" w:color="2C2C2C"/>
              <w:right w:val="single" w:sz="30" w:space="0" w:color="FFFFFF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1.7932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1.7936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1.8007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1.7938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1.8013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1.7940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1.8018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1.7945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1.8023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1.7950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1.8028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1.7956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1.7961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1.8039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1.8044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1.8049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1.7976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1.7981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1.7987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1.7992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1.8070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1.8075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1.8080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1.8193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1.8086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1.8200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1.8208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1.8096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1.8215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1.8103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1.8223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4"/>
                <w:sz w:val="24"/>
              </w:rPr>
              <w:t> </w:t>
            </w:r>
            <w:r>
              <w:rPr>
                <w:rFonts w:ascii="Arial"/>
                <w:spacing w:val="-7"/>
                <w:sz w:val="24"/>
              </w:rPr>
              <w:t>1.8111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1.8230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1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pacing w:val="-3"/>
                <w:sz w:val="24"/>
              </w:rPr>
              <w:t>1.8118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1.8238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5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14" w:hRule="exact"/>
        </w:trPr>
        <w:tc>
          <w:tcPr>
            <w:tcW w:w="158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09/07/2008</w:t>
            </w:r>
          </w:p>
        </w:tc>
        <w:tc>
          <w:tcPr>
            <w:tcW w:w="1853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1.8126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25/07/2008</w:t>
            </w:r>
          </w:p>
        </w:tc>
        <w:tc>
          <w:tcPr>
            <w:tcW w:w="1898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1.8148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1.8155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1.8275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1.8163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1.8283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1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1.8170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1.8290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403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3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1.8178</w:t>
            </w:r>
            <w:r>
              <w:rPr>
                <w:rFonts w:ascii="Arial"/>
                <w:sz w:val="24"/>
              </w:rPr>
            </w:r>
          </w:p>
        </w:tc>
        <w:tc>
          <w:tcPr>
            <w:tcW w:w="3467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1.8298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1.8365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1.8368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1.8328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1.8371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1.8373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1.8333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1.8376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1.8336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1.8379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1.8381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1.8384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1.8344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1.8386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1.8347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1.8389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1.8349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1.8352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1.8394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1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1.8355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403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2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1.8357</w:t>
            </w:r>
            <w:r>
              <w:rPr>
                <w:rFonts w:ascii="Arial"/>
                <w:sz w:val="24"/>
              </w:rPr>
            </w:r>
          </w:p>
        </w:tc>
        <w:tc>
          <w:tcPr>
            <w:tcW w:w="3467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1.8400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1.8479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1.8485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1.8491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1.8497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1.8504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1.8522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1.8435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1.8529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1.8441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1.8447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1.8454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1.8548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62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2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06" w:hRule="exact"/>
        </w:trPr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14/09/2008</w:t>
            </w:r>
          </w:p>
        </w:tc>
        <w:tc>
          <w:tcPr>
            <w:tcW w:w="1853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1.8466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29/09/2008</w:t>
            </w:r>
          </w:p>
        </w:tc>
        <w:tc>
          <w:tcPr>
            <w:tcW w:w="189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1.8560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15/09/2008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1.8472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30/09/2008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1.8566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1.8573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1.8579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1.8585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1.8648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1.8591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1.8652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1.8598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1.8656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1.8605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1.8663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1.8666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1.8670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1.8674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1.8677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1.8623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1.8681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1.8627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1.8684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1.8630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1.8688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1.8692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1.8638</w:t>
            </w:r>
            <w:r>
              <w:rPr>
                <w:rFonts w:ascii="Arial"/>
                <w:sz w:val="24"/>
              </w:rPr>
            </w:r>
          </w:p>
        </w:tc>
        <w:tc>
          <w:tcPr>
            <w:tcW w:w="3019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1.8695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1.8733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1.8699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1.8735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1.8702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1.8737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1.8706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1.8739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1.8741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1.8743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1.8747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1.8749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1.8720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1.8751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1.8722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1.8753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1.8724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1.8755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1.8726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1.8757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1.8759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1.8731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2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1.8761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pict>
          <v:group style="position:absolute;margin-left:213.563889pt;margin-top:68.47718pt;width:.75pt;height:3.75pt;mso-position-horizontal-relative:page;mso-position-vertical-relative:paragraph;z-index:-719176" coordorigin="4271,1370" coordsize="15,75">
            <v:shape style="position:absolute;left:4271;top:1370;width:15;height:75" coordorigin="4271,1370" coordsize="15,75" path="m4286,1444l4271,1444,4271,1384,4286,1370,4286,1444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5.011108pt;margin-top:68.47718pt;width:.75pt;height:3.75pt;mso-position-horizontal-relative:page;mso-position-vertical-relative:paragraph;z-index:-719152" coordorigin="5900,1370" coordsize="15,75">
            <v:shape style="position:absolute;left:5900;top:1370;width:15;height:75" coordorigin="5900,1370" coordsize="15,75" path="m5915,1444l5900,1444,5900,1384,5915,1370,5915,1444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63.008331pt;margin-top:68.47718pt;width:.75pt;height:3.75pt;mso-position-horizontal-relative:page;mso-position-vertical-relative:paragraph;z-index:-719128" coordorigin="7260,1370" coordsize="15,75">
            <v:shape style="position:absolute;left:7260;top:1370;width:15;height:75" coordorigin="7260,1370" coordsize="15,75" path="m7275,1444l7260,1444,7260,1384,7275,1370,7275,1444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45.949982pt;margin-top:68.47718pt;width:.75pt;height:3.75pt;mso-position-horizontal-relative:page;mso-position-vertical-relative:paragraph;z-index:-719104" coordorigin="8919,1370" coordsize="15,75">
            <v:shape style="position:absolute;left:8919;top:1370;width:15;height:75" coordorigin="8919,1370" coordsize="15,75" path="m8934,1444l8919,1444,8919,1384,8934,1370,8934,1444xe" filled="true" fillcolor="#808080" stroked="false">
              <v:path arrowok="t"/>
              <v:fill type="solid"/>
            </v:shape>
            <w10:wrap type="none"/>
          </v:group>
        </w:pict>
      </w:r>
      <w:r>
        <w:rPr/>
        <w:t>Diciembre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2008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$1.8763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$1.8786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06" w:hRule="exact"/>
        </w:trPr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02/12/2008</w:t>
            </w:r>
          </w:p>
        </w:tc>
        <w:tc>
          <w:tcPr>
            <w:tcW w:w="162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$1.8766</w:t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18/12/2008</w:t>
            </w:r>
          </w:p>
        </w:tc>
        <w:tc>
          <w:tcPr>
            <w:tcW w:w="165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$1.8768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$1.8789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$1.8790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$1.8793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11/12/2008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$1.8779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$1.8798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$1.8800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$1.8801</w:t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31/12/2008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$1.8802</w:t>
            </w:r>
          </w:p>
        </w:tc>
      </w:tr>
      <w:tr>
        <w:trPr>
          <w:trHeight w:val="40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16/12/2008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3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$1.8785</w:t>
            </w:r>
          </w:p>
        </w:tc>
        <w:tc>
          <w:tcPr>
            <w:tcW w:w="3019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14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$1.8876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$1.8881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$1.8887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$1.8892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$1.8808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$1.8898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$1.8814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$1.8904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$1.8819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$1.8909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$1.8825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$1.8915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$1.8830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$1.8921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$1.8836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$1.8926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$1.8842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$1.8932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$1.8847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$1.8938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$1.8853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$1.8943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$1.8859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$1.8949</w:t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$1.8864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31/01/2009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$1.8955</w:t>
            </w:r>
          </w:p>
        </w:tc>
      </w:tr>
      <w:tr>
        <w:trPr>
          <w:trHeight w:val="40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16/01/2009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$1.8870</w:t>
            </w:r>
          </w:p>
        </w:tc>
        <w:tc>
          <w:tcPr>
            <w:tcW w:w="3019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6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7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$1.8960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$1.9036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$1.8966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$1.9042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$1.8972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$1.9047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$1.8977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$1.9052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$1.8983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$1.9058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$1.8988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$1.9063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$1.8994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$1.9069</w:t>
            </w:r>
          </w:p>
        </w:tc>
      </w:tr>
      <w:tr>
        <w:trPr>
          <w:trHeight w:val="217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75"/>
        <w:gridCol w:w="1674"/>
      </w:tblGrid>
      <w:tr>
        <w:trPr>
          <w:trHeight w:val="306" w:hRule="exact"/>
        </w:trPr>
        <w:tc>
          <w:tcPr>
            <w:tcW w:w="137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08/02/2009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$1.8999</w:t>
            </w:r>
          </w:p>
        </w:tc>
        <w:tc>
          <w:tcPr>
            <w:tcW w:w="137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22/02/2009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$1.9074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$1.9004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$1.9079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$1.9010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$1.9015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$1.9090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$1.9020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$1.9101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$1.9031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$1.9106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-14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7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$1.9111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$1.9113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$1.9111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$1.9122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$1.9133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$1.9106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$1.9131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$1.9130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$1.9101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$1.9100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$1.9125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$1.9096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$1.9091</w:t>
            </w:r>
          </w:p>
        </w:tc>
      </w:tr>
      <w:tr>
        <w:trPr>
          <w:trHeight w:val="31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$1.9090</w:t>
            </w:r>
          </w:p>
        </w:tc>
      </w:tr>
      <w:tr>
        <w:trPr>
          <w:trHeight w:val="403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3049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12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7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$1.9135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$1.9140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$1.9085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$1.9145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$1.9149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$1.9154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$1.9086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$1.9159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$1.9164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$1.9096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$1.9169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$1.9101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$1.9174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$1.9105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$1.9179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$1.9184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$1.9115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$1.9189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$1.9120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$1.9194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$1.9125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$1.9198</w:t>
            </w:r>
          </w:p>
        </w:tc>
      </w:tr>
      <w:tr>
        <w:trPr>
          <w:trHeight w:val="291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3"/>
        <w:rPr>
          <w:rFonts w:ascii="Arial" w:hAnsi="Arial" w:cs="Arial" w:eastAsia="Arial"/>
          <w:b/>
          <w:bCs/>
          <w:sz w:val="6"/>
          <w:szCs w:val="6"/>
        </w:rPr>
      </w:pPr>
    </w:p>
    <w:p>
      <w:pPr>
        <w:spacing w:line="200" w:lineRule="atLeast"/>
        <w:ind w:left="1222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09.45pt;height:18.05pt;mso-position-horizontal-relative:char;mso-position-vertical-relative:line" coordorigin="0,0" coordsize="6189,361">
            <v:group style="position:absolute;left:8;top:345;width:6173;height:2" coordorigin="8,345" coordsize="6173,2">
              <v:shape style="position:absolute;left:8;top:345;width:6173;height:2" coordorigin="8,345" coordsize="6173,0" path="m8,345l6181,345e" filled="false" stroked="true" strokeweight=".847222pt" strokecolor="#2c2c2c">
                <v:path arrowok="t"/>
              </v:shape>
            </v:group>
            <v:group style="position:absolute;left:6173;top:8;width:2;height:344" coordorigin="6173,8" coordsize="2,344">
              <v:shape style="position:absolute;left:6173;top:8;width:2;height:344" coordorigin="6173,8" coordsize="0,344" path="m6173,8l6173,352e" filled="false" stroked="true" strokeweight=".847222pt" strokecolor="#2c2c2c">
                <v:path arrowok="t"/>
              </v:shape>
            </v:group>
            <v:group style="position:absolute;left:16;top:8;width:2;height:344" coordorigin="16,8" coordsize="2,344">
              <v:shape style="position:absolute;left:16;top:8;width:2;height:344" coordorigin="16,8" coordsize="0,344" path="m16,8l16,352e" filled="false" stroked="true" strokeweight=".847222pt" strokecolor="#808080">
                <v:path arrowok="t"/>
              </v:shape>
            </v:group>
            <v:group style="position:absolute;left:68;top:285;width:6053;height:2" coordorigin="68,285" coordsize="6053,2">
              <v:shape style="position:absolute;left:68;top:285;width:6053;height:2" coordorigin="68,285" coordsize="6053,0" path="m68,285l6121,285e" filled="false" stroked="true" strokeweight=".847222pt" strokecolor="#808080">
                <v:path arrowok="t"/>
              </v:shape>
            </v:group>
            <v:group style="position:absolute;left:1391;top:8;width:2;height:284" coordorigin="1391,8" coordsize="2,284">
              <v:shape style="position:absolute;left:1391;top:8;width:2;height:284" coordorigin="1391,8" coordsize="0,284" path="m1391,8l1391,292e" filled="false" stroked="true" strokeweight=".847222pt" strokecolor="#808080">
                <v:path arrowok="t"/>
              </v:shape>
            </v:group>
            <v:group style="position:absolute;left:76;top:8;width:2;height:284" coordorigin="76,8" coordsize="2,284">
              <v:shape style="position:absolute;left:76;top:8;width:2;height:284" coordorigin="76,8" coordsize="0,284" path="m76,8l76,292e" filled="false" stroked="true" strokeweight=".847222pt" strokecolor="#2c2c2c">
                <v:path arrowok="t"/>
              </v:shape>
            </v:group>
            <v:group style="position:absolute;left:3065;top:8;width:2;height:284" coordorigin="3065,8" coordsize="2,284">
              <v:shape style="position:absolute;left:3065;top:8;width:2;height:284" coordorigin="3065,8" coordsize="0,284" path="m3065,8l3065,292e" filled="false" stroked="true" strokeweight=".847222pt" strokecolor="#808080">
                <v:path arrowok="t"/>
              </v:shape>
            </v:group>
            <v:group style="position:absolute;left:1451;top:8;width:2;height:284" coordorigin="1451,8" coordsize="2,284">
              <v:shape style="position:absolute;left:1451;top:8;width:2;height:284" coordorigin="1451,8" coordsize="0,284" path="m1451,8l1451,292e" filled="false" stroked="true" strokeweight=".847222pt" strokecolor="#2c2c2c">
                <v:path arrowok="t"/>
              </v:shape>
            </v:group>
            <v:group style="position:absolute;left:4439;top:8;width:2;height:284" coordorigin="4439,8" coordsize="2,284">
              <v:shape style="position:absolute;left:4439;top:8;width:2;height:284" coordorigin="4439,8" coordsize="0,284" path="m4439,8l4439,292e" filled="false" stroked="true" strokeweight=".847222pt" strokecolor="#808080">
                <v:path arrowok="t"/>
              </v:shape>
            </v:group>
            <v:group style="position:absolute;left:3124;top:8;width:2;height:284" coordorigin="3124,8" coordsize="2,284">
              <v:shape style="position:absolute;left:3124;top:8;width:2;height:284" coordorigin="3124,8" coordsize="0,284" path="m3124,8l3124,292e" filled="false" stroked="true" strokeweight=".847222pt" strokecolor="#2c2c2c">
                <v:path arrowok="t"/>
              </v:shape>
            </v:group>
            <v:group style="position:absolute;left:6113;top:8;width:2;height:284" coordorigin="6113,8" coordsize="2,284">
              <v:shape style="position:absolute;left:6113;top:8;width:2;height:284" coordorigin="6113,8" coordsize="0,284" path="m6113,8l6113,292e" filled="false" stroked="true" strokeweight=".847222pt" strokecolor="#808080">
                <v:path arrowok="t"/>
              </v:shape>
            </v:group>
            <v:group style="position:absolute;left:4499;top:8;width:2;height:284" coordorigin="4499,8" coordsize="2,284">
              <v:shape style="position:absolute;left:4499;top:8;width:2;height:284" coordorigin="4499,8" coordsize="0,284" path="m4499,8l4499,292e" filled="false" stroked="true" strokeweight=".847222pt" strokecolor="#2c2c2c">
                <v:path arrowok="t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130;top:24;width:1197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w w:val="95"/>
                          <w:sz w:val="24"/>
                        </w:rPr>
                        <w:t>15/04/2009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1820;top:24;width:865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w w:val="95"/>
                          <w:sz w:val="24"/>
                        </w:rPr>
                        <w:t>$1.9130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3179;top:24;width:1197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w w:val="95"/>
                          <w:sz w:val="24"/>
                        </w:rPr>
                        <w:t>30/04/2009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4869;top:24;width:865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w w:val="95"/>
                          <w:sz w:val="24"/>
                        </w:rPr>
                        <w:t>$1.9203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13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7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$1.9208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$1.9213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$1.9218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$1.9228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$1.9227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$1.9227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$1.9227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$1.9227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$1.9222</w:t>
            </w:r>
          </w:p>
        </w:tc>
      </w:tr>
      <w:tr>
        <w:trPr>
          <w:trHeight w:val="31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$1.9226</w:t>
            </w:r>
          </w:p>
        </w:tc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$1.9222</w:t>
            </w:r>
          </w:p>
        </w:tc>
      </w:tr>
      <w:tr>
        <w:trPr>
          <w:trHeight w:val="403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3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$1.9225</w:t>
            </w:r>
          </w:p>
        </w:tc>
        <w:tc>
          <w:tcPr>
            <w:tcW w:w="3049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13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$1.9259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$1.9225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$1.9228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$1.9267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$1.9230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$1.9270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$1.9233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$1.9236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$1.9238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$1.9241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$1.9244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$1.9283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$1.9246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$1.9286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12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$1.9288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$1.9384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$1.9291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$1.9391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$1.9294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$1.9398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04/07/2009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$1.9296</w:t>
            </w:r>
          </w:p>
        </w:tc>
        <w:tc>
          <w:tcPr>
            <w:tcW w:w="1435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20/07/2009</w:t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$1.9405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$1.9299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$1.9412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$1.9306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$1.9419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$1.9313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$1.9426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$1.9320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$1.9327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$1.9334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$1.9341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$1.9348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$1.9356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$1.9469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$1.9363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$1.9476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$1.9370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$1.9483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3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$1.9377</w:t>
            </w:r>
          </w:p>
        </w:tc>
        <w:tc>
          <w:tcPr>
            <w:tcW w:w="3108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5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$1.9490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$1.9498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$1.9600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$1.9505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$1.9512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$1.9612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$1.9519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$1.9525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$1.9531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$1.9538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$1.9544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$1.9550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$1.9556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$1.9562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$1.9569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$1.9575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$1.9675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$1.9581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$1.9681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2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$1.9587</w:t>
            </w:r>
          </w:p>
        </w:tc>
        <w:tc>
          <w:tcPr>
            <w:tcW w:w="3108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8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$1.9687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$1.9693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$1.9809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$1.9700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$1.9817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$1.9706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$1.9712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$1.9833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$1.9720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$1.9728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$1.9736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$1.9857</w:t>
            </w:r>
          </w:p>
        </w:tc>
      </w:tr>
      <w:tr>
        <w:trPr>
          <w:trHeight w:val="27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09/09/2009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$1.9744</w:t>
            </w:r>
          </w:p>
        </w:tc>
        <w:tc>
          <w:tcPr>
            <w:tcW w:w="143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24/09/2009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$1.9752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$1.9760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$1.9768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$1.9776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$1.9898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$1.9784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$1.9792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$1.9914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6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35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1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$1.9922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$1.9930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$1.9938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$1.9946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$1.9954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$1.9955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$1.9957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$1.9958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$1.9960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$1.9961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$1.9963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$1.9964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$1.9988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$1.9966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$1.9967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$1.9991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$1.9969</w:t>
            </w:r>
          </w:p>
        </w:tc>
        <w:tc>
          <w:tcPr>
            <w:tcW w:w="1435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7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31/10/2009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$1.9992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16/10/2009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$1.9970</w:t>
            </w:r>
          </w:p>
        </w:tc>
        <w:tc>
          <w:tcPr>
            <w:tcW w:w="3108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9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1808"/>
        <w:gridCol w:w="1509"/>
        <w:gridCol w:w="1704"/>
      </w:tblGrid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9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$1.9994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$1.9995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$1.9997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pStyle w:val="BodyText"/>
        <w:spacing w:line="240" w:lineRule="auto" w:before="53"/>
        <w:ind w:left="1811"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8"/>
        </w:rPr>
        <w:t> </w:t>
      </w:r>
      <w:r>
        <w:rPr/>
        <w:t>2009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1808"/>
        <w:gridCol w:w="1509"/>
        <w:gridCol w:w="1704"/>
      </w:tblGrid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29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$2.0003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$2.0003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$2.0003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$2.0004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$2.0004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$1.9998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$2.0005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$2.0005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$1.9999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$2.0005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$2.0006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$2.0006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11/12/2009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$2.0000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$2.0007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$2.0001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$2.0007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$2.0001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$2.0007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$2.0001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$2.0008</w:t>
            </w:r>
          </w:p>
        </w:tc>
      </w:tr>
      <w:tr>
        <w:trPr>
          <w:trHeight w:val="31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$2.0002</w:t>
            </w:r>
          </w:p>
        </w:tc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31/12/2009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7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$2.0008</w:t>
            </w:r>
          </w:p>
        </w:tc>
      </w:tr>
      <w:tr>
        <w:trPr>
          <w:trHeight w:val="403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16/12/2009</w:t>
            </w:r>
          </w:p>
        </w:tc>
        <w:tc>
          <w:tcPr>
            <w:tcW w:w="180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3"/>
              <w:ind w:left="4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$2.0002</w:t>
            </w:r>
          </w:p>
        </w:tc>
        <w:tc>
          <w:tcPr>
            <w:tcW w:w="3213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Enero</w:t>
      </w:r>
      <w:r>
        <w:rPr>
          <w:spacing w:val="-14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1838"/>
        <w:gridCol w:w="1554"/>
        <w:gridCol w:w="1704"/>
      </w:tblGrid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1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U.I.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$2.0008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$2,0046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$2.0009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$2,0049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$2.0009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$2,0052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$2.0010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$2,0055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$2.0010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$2,0058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$2,0013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$2,0062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$2,0016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$2,0065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$2,0019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$2,0068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$2,0022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$2,0071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$2,0025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$2,0074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$2,0028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$2,0077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$2,0031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$2,0080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$2,0034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$2,0083</w:t>
            </w:r>
          </w:p>
        </w:tc>
      </w:tr>
      <w:tr>
        <w:trPr>
          <w:trHeight w:val="34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$2,0037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$2,0086</w:t>
            </w:r>
          </w:p>
        </w:tc>
      </w:tr>
      <w:tr>
        <w:trPr>
          <w:trHeight w:val="314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$2,0040</w:t>
            </w:r>
          </w:p>
        </w:tc>
        <w:tc>
          <w:tcPr>
            <w:tcW w:w="155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31/01/2010</w:t>
            </w:r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$2,0089</w:t>
            </w:r>
          </w:p>
        </w:tc>
      </w:tr>
      <w:tr>
        <w:trPr>
          <w:trHeight w:val="403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7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16/01/2010</w:t>
            </w:r>
          </w:p>
        </w:tc>
        <w:tc>
          <w:tcPr>
            <w:tcW w:w="183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4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$2,0043</w:t>
            </w:r>
          </w:p>
        </w:tc>
        <w:tc>
          <w:tcPr>
            <w:tcW w:w="3258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6"/>
        </w:rPr>
        <w:t> </w:t>
      </w:r>
      <w:r>
        <w:rPr/>
        <w:t>2010</w:t>
      </w:r>
      <w:r>
        <w:rPr>
          <w:b w:val="0"/>
        </w:rPr>
      </w: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$2,0092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$2,0171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$2,0095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$2,0177</w:t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$2,0098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$2,0184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78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14" w:hRule="exact"/>
        </w:trPr>
        <w:tc>
          <w:tcPr>
            <w:tcW w:w="1345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04/02/2010</w:t>
            </w:r>
          </w:p>
        </w:tc>
        <w:tc>
          <w:tcPr>
            <w:tcW w:w="162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$2,0101</w:t>
            </w:r>
          </w:p>
        </w:tc>
        <w:tc>
          <w:tcPr>
            <w:tcW w:w="136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18/02/2010</w:t>
            </w:r>
          </w:p>
        </w:tc>
        <w:tc>
          <w:tcPr>
            <w:tcW w:w="165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$2,0191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$2,0104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$2,0197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$2,0111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$2,0204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$2,0117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$2,0211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$2,0124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$2,0217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$2,0131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$2,0224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$2,0137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$2,0231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$2,0144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$2,0237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$2,0151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$2,0244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$2,0157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$2,0251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$2,0164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$2,0257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-14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45"/>
        <w:gridCol w:w="1629"/>
        <w:gridCol w:w="1360"/>
        <w:gridCol w:w="1659"/>
      </w:tblGrid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3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$2,0264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$2,0335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$2,0271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$2,0339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$2,0278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$2,0342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$2,0284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$2,0346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$2,0291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$2,0350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$2,0295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$2,0353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$2,0298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$2,0357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$2,0302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$2,0361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$2,0306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$2,0364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$2,0309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$2,0368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$2,0313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$2,0372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$2,0317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$2,0375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$2,0320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$2,0379</w:t>
            </w:r>
          </w:p>
        </w:tc>
      </w:tr>
      <w:tr>
        <w:trPr>
          <w:trHeight w:val="34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$2,0324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$2,0383</w:t>
            </w:r>
          </w:p>
        </w:tc>
      </w:tr>
      <w:tr>
        <w:trPr>
          <w:trHeight w:val="314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$2,0328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31/03/2010</w:t>
            </w:r>
          </w:p>
        </w:tc>
        <w:tc>
          <w:tcPr>
            <w:tcW w:w="1659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$2,0386</w:t>
            </w:r>
          </w:p>
        </w:tc>
      </w:tr>
      <w:tr>
        <w:trPr>
          <w:trHeight w:val="403" w:hRule="exact"/>
        </w:trPr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16/03/2010</w:t>
            </w:r>
          </w:p>
        </w:tc>
        <w:tc>
          <w:tcPr>
            <w:tcW w:w="162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4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$2,0331</w:t>
            </w:r>
          </w:p>
        </w:tc>
        <w:tc>
          <w:tcPr>
            <w:tcW w:w="3019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12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4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$2.0390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$2,0476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$2.0394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$2,0482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$2.0397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$2,0489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$2.0401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$2,0495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$2.0405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$2,0502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$2,0411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$2,0508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$2,0418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$2,0515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$2,0424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$2,0521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$2,0431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$2,0528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$2,0437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$2,0534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$2,0444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$2,0541</w:t>
            </w:r>
          </w:p>
        </w:tc>
      </w:tr>
      <w:tr>
        <w:trPr>
          <w:trHeight w:val="202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45"/>
        <w:gridCol w:w="1674"/>
      </w:tblGrid>
      <w:tr>
        <w:trPr>
          <w:trHeight w:val="306" w:hRule="exact"/>
        </w:trPr>
        <w:tc>
          <w:tcPr>
            <w:tcW w:w="137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12/04/2010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$2,0450</w:t>
            </w:r>
          </w:p>
        </w:tc>
        <w:tc>
          <w:tcPr>
            <w:tcW w:w="1345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27/04/2010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$2,0547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$2,0457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$2,0553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$2,0463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$2,0560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$2,0469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$2,0566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13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4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5"/>
        <w:gridCol w:w="1674"/>
        <w:gridCol w:w="1345"/>
        <w:gridCol w:w="1674"/>
      </w:tblGrid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5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$2,0573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$2,0579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$2,0586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$2,0616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$2,0592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$2,0617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$2,0599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$2,0600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$2,0619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$2,0601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$2,0621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$2,0603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$2,0622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$2,0604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$2,0623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$2,0605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$2,0624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$2,0606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$2,0625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$2,0607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$2,0627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$2,0609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$2,0628</w:t>
            </w:r>
          </w:p>
        </w:tc>
      </w:tr>
      <w:tr>
        <w:trPr>
          <w:trHeight w:val="34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$2,0610</w:t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$2,0629</w:t>
            </w:r>
          </w:p>
        </w:tc>
      </w:tr>
      <w:tr>
        <w:trPr>
          <w:trHeight w:val="314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7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$2,0611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45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$2,0630</w:t>
            </w:r>
          </w:p>
        </w:tc>
      </w:tr>
      <w:tr>
        <w:trPr>
          <w:trHeight w:val="403" w:hRule="exact"/>
        </w:trPr>
        <w:tc>
          <w:tcPr>
            <w:tcW w:w="1375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2"/>
              <w:ind w:left="36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$2,0612</w:t>
            </w:r>
          </w:p>
        </w:tc>
        <w:tc>
          <w:tcPr>
            <w:tcW w:w="3019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36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$2,0639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$2,0659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$2,0647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$2,0664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12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spacing w:line="180" w:lineRule="atLeast"/>
        <w:ind w:left="1222" w:right="0" w:firstLine="0"/>
        <w:rPr>
          <w:rFonts w:ascii="Arial" w:hAnsi="Arial" w:cs="Arial" w:eastAsia="Arial"/>
          <w:sz w:val="18"/>
          <w:szCs w:val="18"/>
        </w:rPr>
      </w:pPr>
      <w:r>
        <w:rPr>
          <w:rFonts w:ascii="Arial" w:hAnsi="Arial" w:cs="Arial" w:eastAsia="Arial"/>
          <w:sz w:val="18"/>
          <w:szCs w:val="18"/>
        </w:rPr>
        <w:pict>
          <v:group style="width:311.7pt;height:9.1pt;mso-position-horizontal-relative:char;mso-position-vertical-relative:line" coordorigin="0,0" coordsize="6234,182">
            <v:group style="position:absolute;left:8;top:16;width:6217;height:2" coordorigin="8,16" coordsize="6217,2">
              <v:shape style="position:absolute;left:8;top:16;width:6217;height:2" coordorigin="8,16" coordsize="6217,0" path="m8,16l6225,16e" filled="false" stroked="true" strokeweight=".847222pt" strokecolor="#808080">
                <v:path arrowok="t"/>
              </v:shape>
            </v:group>
            <v:group style="position:absolute;left:6210;top:8;width:15;height:135" coordorigin="6210,8" coordsize="15,135">
              <v:shape style="position:absolute;left:6210;top:8;width:15;height:135" coordorigin="6210,8" coordsize="15,135" path="m6225,143l6210,143,6210,23,6225,8,6225,143xe" filled="true" fillcolor="#2c2c2c" stroked="false">
                <v:path arrowok="t"/>
                <v:fill type="solid"/>
              </v:shape>
            </v:group>
            <v:group style="position:absolute;left:16;top:8;width:2;height:135" coordorigin="16,8" coordsize="2,135">
              <v:shape style="position:absolute;left:16;top:8;width:2;height:135" coordorigin="16,8" coordsize="0,135" path="m16,8l16,143e" filled="false" stroked="true" strokeweight=".847222pt" strokecolor="#808080">
                <v:path arrowok="t"/>
              </v:shape>
            </v:group>
            <v:group style="position:absolute;left:68;top:76;width:6098;height:2" coordorigin="68,76" coordsize="6098,2">
              <v:shape style="position:absolute;left:68;top:76;width:6098;height:2" coordorigin="68,76" coordsize="6098,0" path="m68,76l6166,76e" filled="false" stroked="true" strokeweight=".847222pt" strokecolor="#2c2c2c">
                <v:path arrowok="t"/>
              </v:shape>
            </v:group>
            <v:group style="position:absolute;left:1398;top:68;width:15;height:75" coordorigin="1398,68" coordsize="15,75">
              <v:shape style="position:absolute;left:1398;top:68;width:15;height:75" coordorigin="1398,68" coordsize="15,75" path="m1413,143l1398,143,1398,83,1413,68,1413,143xe" filled="true" fillcolor="#808080" stroked="false">
                <v:path arrowok="t"/>
                <v:fill type="solid"/>
              </v:shape>
            </v:group>
            <v:group style="position:absolute;left:68;top:68;width:15;height:75" coordorigin="68,68" coordsize="15,75">
              <v:shape style="position:absolute;left:68;top:68;width:15;height:75" coordorigin="68,68" coordsize="15,75" path="m68,106l83,106e" filled="false" stroked="true" strokeweight="3.838054pt" strokecolor="#2c2c2c">
                <v:path arrowok="t"/>
              </v:shape>
            </v:group>
            <v:group style="position:absolute;left:3117;top:68;width:15;height:75" coordorigin="3117,68" coordsize="15,75">
              <v:shape style="position:absolute;left:3117;top:68;width:15;height:75" coordorigin="3117,68" coordsize="15,75" path="m3132,143l3117,143,3117,83,3132,68,3132,143xe" filled="true" fillcolor="#808080" stroked="false">
                <v:path arrowok="t"/>
                <v:fill type="solid"/>
              </v:shape>
            </v:group>
            <v:group style="position:absolute;left:1458;top:68;width:15;height:75" coordorigin="1458,68" coordsize="15,75">
              <v:shape style="position:absolute;left:1458;top:68;width:15;height:75" coordorigin="1458,68" coordsize="15,75" path="m1458,106l1473,106e" filled="false" stroked="true" strokeweight="3.838054pt" strokecolor="#2c2c2c">
                <v:path arrowok="t"/>
              </v:shape>
            </v:group>
            <v:group style="position:absolute;left:4477;top:68;width:15;height:75" coordorigin="4477,68" coordsize="15,75">
              <v:shape style="position:absolute;left:4477;top:68;width:15;height:75" coordorigin="4477,68" coordsize="15,75" path="m4492,143l4477,143,4477,83,4492,68,4492,143xe" filled="true" fillcolor="#808080" stroked="false">
                <v:path arrowok="t"/>
                <v:fill type="solid"/>
              </v:shape>
            </v:group>
            <v:group style="position:absolute;left:3177;top:68;width:15;height:75" coordorigin="3177,68" coordsize="15,75">
              <v:shape style="position:absolute;left:3177;top:68;width:15;height:75" coordorigin="3177,68" coordsize="15,75" path="m3177,106l3192,106e" filled="false" stroked="true" strokeweight="3.838054pt" strokecolor="#2c2c2c">
                <v:path arrowok="t"/>
              </v:shape>
            </v:group>
            <v:group style="position:absolute;left:6151;top:68;width:15;height:75" coordorigin="6151,68" coordsize="15,75">
              <v:shape style="position:absolute;left:6151;top:68;width:15;height:75" coordorigin="6151,68" coordsize="15,75" path="m6166,143l6151,143,6151,83,6166,68,6166,143xe" filled="true" fillcolor="#808080" stroked="false">
                <v:path arrowok="t"/>
                <v:fill type="solid"/>
              </v:shape>
            </v:group>
            <v:group style="position:absolute;left:4537;top:68;width:15;height:75" coordorigin="4537,68" coordsize="15,75">
              <v:shape style="position:absolute;left:4537;top:68;width:15;height:75" coordorigin="4537,68" coordsize="15,75" path="m4537,106l4552,106e" filled="false" stroked="true" strokeweight="3.838054pt" strokecolor="#2c2c2c">
                <v:path arrowok="t"/>
              </v:shape>
            </v:group>
          </v:group>
        </w:pict>
      </w:r>
      <w:r>
        <w:rPr>
          <w:rFonts w:ascii="Arial" w:hAnsi="Arial" w:cs="Arial" w:eastAsia="Arial"/>
          <w:sz w:val="18"/>
          <w:szCs w:val="18"/>
        </w:rPr>
      </w:r>
    </w:p>
    <w:p>
      <w:pPr>
        <w:spacing w:after="0" w:line="180" w:lineRule="atLeast"/>
        <w:rPr>
          <w:rFonts w:ascii="Arial" w:hAnsi="Arial" w:cs="Arial" w:eastAsia="Arial"/>
          <w:sz w:val="18"/>
          <w:szCs w:val="18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36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$2,0669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$2,0671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$2,0673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$2,0703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$2,0675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$2,0676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$2,0678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$2,0708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$2,0680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$2,0682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$2,0684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$2,0686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$2,0716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$2,0688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$2,0718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3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3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$2,0690</w:t>
            </w:r>
          </w:p>
        </w:tc>
        <w:tc>
          <w:tcPr>
            <w:tcW w:w="3034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5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2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36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0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$2,0719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$2,0721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$2,0821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$2,0723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$2,0725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$2,0836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$2,0727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$2,0734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$2,0742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$2,0858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$2,0749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$2,0756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$2,0763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$2,0771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$2,0778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$2,0785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$2,0902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$2,0792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$2,0909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$2,0800</w:t>
            </w:r>
          </w:p>
        </w:tc>
        <w:tc>
          <w:tcPr>
            <w:tcW w:w="136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$2,0916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12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$2,0807</w:t>
            </w:r>
          </w:p>
        </w:tc>
        <w:tc>
          <w:tcPr>
            <w:tcW w:w="3034" w:type="dxa"/>
            <w:gridSpan w:val="2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8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$2,1062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$2,1070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05/09/2010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$2,0953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20/09/2010</w:t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$2,0970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$2,1104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$2,1112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$2,0995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$2,1129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$2,1137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$2,1145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$2,1154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$2,1036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$2,1162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6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$2,1171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$2,1179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$2,1188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$2,1233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$2,1196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9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$2,1322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$2,1327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$2,1266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$2,1336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$2,1354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$2,1359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5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$2,1295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$2,1363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$2,1377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$2,1381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8"/>
        </w:rPr>
        <w:t> </w:t>
      </w:r>
      <w:r>
        <w:rPr/>
        <w:t>2010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31/12/2010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16/12/2010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10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$2,1438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$2,1442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$2,1464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$2,1467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16/01/2011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20" w:bottom="280" w:left="1680" w:right="1680"/>
        </w:sectPr>
      </w:pPr>
    </w:p>
    <w:p>
      <w:pPr>
        <w:pStyle w:val="BodyText"/>
        <w:spacing w:line="240" w:lineRule="auto" w:before="53"/>
        <w:ind w:left="1811" w:right="1791"/>
        <w:jc w:val="center"/>
        <w:rPr>
          <w:b w:val="0"/>
          <w:bCs w:val="0"/>
        </w:rPr>
      </w:pPr>
      <w:r>
        <w:rPr/>
        <w:pict>
          <v:group style="position:absolute;margin-left:212.816666pt;margin-top:809.845215pt;width:.75pt;height:3.75pt;mso-position-horizontal-relative:page;mso-position-vertical-relative:page;z-index:-718936" coordorigin="4256,16197" coordsize="15,75">
            <v:shape style="position:absolute;left:4256;top:16197;width:15;height:75" coordorigin="4256,16197" coordsize="15,75" path="m4271,16272l4256,16272,4256,16212,4271,16197,427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09.845215pt;width:.75pt;height:3.75pt;mso-position-horizontal-relative:page;mso-position-vertical-relative:page;z-index:-718912" coordorigin="5975,16197" coordsize="15,75">
            <v:shape style="position:absolute;left:5975;top:16197;width:15;height:75" coordorigin="5975,16197" coordsize="15,75" path="m5990,16272l5975,16272,5975,16212,5990,16197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1.227753pt;margin-top:809.845215pt;width:.75pt;height:3.75pt;mso-position-horizontal-relative:page;mso-position-vertical-relative:page;z-index:-718888" coordorigin="7425,16197" coordsize="15,75">
            <v:shape style="position:absolute;left:7425;top:16197;width:15;height:75" coordorigin="7425,16197" coordsize="15,75" path="m7439,16272l7425,16272,7425,16212,7439,16197,743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09.845215pt;width:.75pt;height:3.75pt;mso-position-horizontal-relative:page;mso-position-vertical-relative:page;z-index:-718864" coordorigin="9098,16197" coordsize="15,75">
            <v:shape style="position:absolute;left:9098;top:16197;width:15;height:75" coordorigin="9098,16197" coordsize="15,75" path="m9113,16272l9098,16272,9098,16212,9113,16197,9113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t>Febrero</w:t>
      </w:r>
      <w:r>
        <w:rPr>
          <w:spacing w:val="-12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$2,1596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$2,1605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$2,1615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$2,1497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$2,1624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$2,1644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$2,1663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$2,1692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$2,1711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$2,1586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28/02/2011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$2,1721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Marzo</w:t>
      </w:r>
      <w:r>
        <w:rPr>
          <w:spacing w:val="-10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$2,1874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$2,1888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$2,1795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$2,1907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$2,1921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$2,1927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$2,1934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$2,1940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16/03/2011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$2,1841</w:t>
            </w:r>
          </w:p>
        </w:tc>
        <w:tc>
          <w:tcPr>
            <w:tcW w:w="3123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Abril</w:t>
      </w:r>
      <w:r>
        <w:rPr>
          <w:spacing w:val="-8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$2,1947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$2,2088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$2,2109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$2,2119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78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$2,1974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$2,1995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$2,2192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$2,2202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$2,2213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$2,2078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30/04/2011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$2,2234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9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$2,2315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$2,2255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$2,2320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$2,2328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$2,2330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$2,2298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$2,2342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16/05/2011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$2,2352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$2,2396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$2,2362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$2,2399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$2,2409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$2,2411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91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$2,2377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$2,2416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$2,2419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$2,2421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$2,2387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30/06/2011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$2,2423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8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$2,2469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$2,2474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$2,2476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$2,2441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$2,2484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$2,2499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$2,2502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16/07/011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$2,2464</w:t>
            </w:r>
          </w:p>
        </w:tc>
        <w:tc>
          <w:tcPr>
            <w:tcW w:w="3123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1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$2,2602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$2,2607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$2,2613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$2,2624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$2,2646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$2,2651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$2,2657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16/08/011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$2,2575</w:t>
            </w:r>
          </w:p>
        </w:tc>
        <w:tc>
          <w:tcPr>
            <w:tcW w:w="3123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pStyle w:val="BodyText"/>
        <w:spacing w:line="240" w:lineRule="auto" w:before="53"/>
        <w:ind w:left="1811"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4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$2,2662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$2,2730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$2,2752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$2,2697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$2,2764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$2,2769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$2,2777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30/09/011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$2,2790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2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$2,2798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$2,2863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$2,2867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$2,2811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$2,2841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$2,2905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2C2C2C"/>
            </w:tcBorders>
          </w:tcPr>
          <w:p>
            <w:pPr>
              <w:pStyle w:val="TableParagraph"/>
              <w:spacing w:line="237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9A9A9A"/>
              <w:right w:val="single" w:sz="31" w:space="0" w:color="808080"/>
            </w:tcBorders>
          </w:tcPr>
          <w:p>
            <w:pPr>
              <w:pStyle w:val="TableParagraph"/>
              <w:spacing w:line="237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$2,2909</w:t>
            </w:r>
          </w:p>
        </w:tc>
      </w:tr>
      <w:tr>
        <w:trPr>
          <w:trHeight w:val="40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12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16/10/011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9A9A9A"/>
            </w:tcBorders>
          </w:tcPr>
          <w:p>
            <w:pPr>
              <w:pStyle w:val="TableParagraph"/>
              <w:spacing w:line="240" w:lineRule="auto" w:before="12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$2,2852</w:t>
            </w:r>
          </w:p>
        </w:tc>
        <w:tc>
          <w:tcPr>
            <w:tcW w:w="3123" w:type="dxa"/>
            <w:gridSpan w:val="2"/>
            <w:tcBorders>
              <w:top w:val="single" w:sz="31" w:space="0" w:color="9A9A9A"/>
              <w:left w:val="single" w:sz="31" w:space="0" w:color="9A9A9A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/>
        <w:ind w:left="1811"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5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01/11/011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16/11/011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02/11/011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17/11/011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03/11/011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18/11/011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$2,2997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04/11/011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19/11/011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$2,3003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78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05/11/011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$2,2927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20/11/011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$2,3008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06/11/011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$2,2932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21/11/011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07/11/011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22/11/011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$2,3019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08/11/011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$2,2943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23/11/011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09/11/011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24/11/011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$2,3030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10/11/011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25/11/011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11/11/011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26/11/011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12/11/011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27/11/011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$2,3046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13/11/011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$2,2970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28/11/011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$2,3052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14/11/011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29/11/011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15/11/011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$2,2981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30/11/011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$2,3063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4"/>
        </w:rPr>
        <w:t> </w:t>
      </w:r>
      <w:r>
        <w:rPr>
          <w:spacing w:val="-5"/>
        </w:rPr>
        <w:t>2011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$2,3127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$2,3146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$2,3099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$2,3159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$2,3112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$2,3115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$2,3118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31/12/011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16/12/011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14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9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$2,3181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$2,3276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$2,3197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$2,3297</w:t>
            </w:r>
          </w:p>
        </w:tc>
      </w:tr>
      <w:tr>
        <w:trPr>
          <w:trHeight w:val="27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$2,3218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27/01/012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$2,3302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$2,3307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$2,3313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$2,3318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$2,3323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$2,3244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6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2,3420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2,3426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2,3438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2,3355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2,3444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2,3456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2,3474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2,3397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2,3492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-14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2,3498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2,3610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2,3616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2,3541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2,3547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2,3566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2,3667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2,3591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pStyle w:val="BodyText"/>
        <w:spacing w:line="240" w:lineRule="auto" w:before="44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12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2,3803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2,3698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2,3811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2,3711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2,3826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2,3842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2,3858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2,3881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2,3897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2,3905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2,3795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2,3913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Mayo</w:t>
      </w:r>
      <w:r>
        <w:rPr>
          <w:spacing w:val="-13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2,4028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2,4041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2,3952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2,3971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2,4085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2,3996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2,4110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2,4117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2,4022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13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2,4192</w:t>
            </w:r>
          </w:p>
        </w:tc>
      </w:tr>
      <w:tr>
        <w:trPr>
          <w:trHeight w:val="291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2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05/06/012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2,4148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20/06/012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2,4208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2,4211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2,4214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2,4170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2,4217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2,4220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2,4179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2,4226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12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2,4270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2,4277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2,4282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2,4247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2,4284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2,4296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2,4263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2,4301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2,4303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2,4268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Agosto</w:t>
      </w:r>
      <w:r>
        <w:rPr>
          <w:spacing w:val="-15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2,4359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2,4362</w:t>
            </w:r>
          </w:p>
        </w:tc>
      </w:tr>
      <w:tr>
        <w:trPr>
          <w:trHeight w:val="21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12/08/012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2,4330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28/08/012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2,4364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2,4332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2,4370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8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2,4464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2,4381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2,4494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2,4502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2,4396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2,4509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2,4517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2,4411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2,4524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2,4441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2,4456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2,4570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6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2,4593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2,4742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2,4752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2,4800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2,4809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2,4819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2,4675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2,4838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2,4694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2,4713</w:t>
            </w:r>
          </w:p>
        </w:tc>
        <w:tc>
          <w:tcPr>
            <w:tcW w:w="3123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9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6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line="120" w:lineRule="atLeast"/>
        <w:ind w:left="1155" w:right="0" w:firstLine="0"/>
        <w:rPr>
          <w:rFonts w:ascii="Arial" w:hAnsi="Arial" w:cs="Arial" w:eastAsia="Arial"/>
          <w:sz w:val="12"/>
          <w:szCs w:val="12"/>
        </w:rPr>
      </w:pPr>
      <w:r>
        <w:rPr>
          <w:rFonts w:ascii="Arial" w:hAnsi="Arial" w:cs="Arial" w:eastAsia="Arial"/>
          <w:sz w:val="12"/>
          <w:szCs w:val="12"/>
        </w:rPr>
        <w:pict>
          <v:group style="width:317.3pt;height:6.1pt;mso-position-horizontal-relative:char;mso-position-vertical-relative:line" coordorigin="0,0" coordsize="6346,122">
            <v:group style="position:absolute;left:31;top:38;width:6307;height:2" coordorigin="31,38" coordsize="6307,2">
              <v:shape style="position:absolute;left:31;top:38;width:6307;height:2" coordorigin="31,38" coordsize="6307,0" path="m31,38l6337,38e" filled="false" stroked="true" strokeweight=".847222pt" strokecolor="#808080">
                <v:path arrowok="t"/>
              </v:shape>
            </v:group>
            <v:group style="position:absolute;left:6323;top:31;width:15;height:60" coordorigin="6323,31" coordsize="15,60">
              <v:shape style="position:absolute;left:6323;top:31;width:15;height:60" coordorigin="6323,31" coordsize="15,60" path="m6337,91l6323,91,6323,46,6337,31,6337,91xe" filled="true" fillcolor="#2c2c2c" stroked="false">
                <v:path arrowok="t"/>
                <v:fill type="solid"/>
              </v:shape>
            </v:group>
            <v:group style="position:absolute;left:31;top:31;width:15;height:60" coordorigin="31,31" coordsize="15,60">
              <v:shape style="position:absolute;left:31;top:31;width:15;height:60" coordorigin="31,31" coordsize="15,60" path="m31,61l46,61e" filled="false" stroked="true" strokeweight="3.091109pt" strokecolor="#808080">
                <v:path arrowok="t"/>
              </v:shape>
            </v:group>
          </v:group>
        </w:pict>
      </w:r>
      <w:r>
        <w:rPr>
          <w:rFonts w:ascii="Arial" w:hAnsi="Arial" w:cs="Arial" w:eastAsia="Arial"/>
          <w:sz w:val="12"/>
          <w:szCs w:val="12"/>
        </w:rPr>
      </w:r>
    </w:p>
    <w:p>
      <w:pPr>
        <w:spacing w:after="0" w:line="120" w:lineRule="atLeast"/>
        <w:rPr>
          <w:rFonts w:ascii="Arial" w:hAnsi="Arial" w:cs="Arial" w:eastAsia="Arial"/>
          <w:sz w:val="12"/>
          <w:szCs w:val="12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2,5011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2,5020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2,5030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2,4896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2,5058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2,5077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2,5087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2,4963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2,5116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2,4992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2,5001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2,5144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18"/>
        </w:rPr>
        <w:t> </w:t>
      </w:r>
      <w:r>
        <w:rPr/>
        <w:t>2012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2,5226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2,5164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2,5183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2,5235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2,5198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2,5246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2,5249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2,5252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11/12/012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2,5260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2,5263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31/12/012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16/12/012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2,5223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b/>
          <w:bCs/>
          <w:sz w:val="18"/>
          <w:szCs w:val="18"/>
        </w:rPr>
      </w:pPr>
    </w:p>
    <w:p>
      <w:pPr>
        <w:spacing w:before="0"/>
        <w:ind w:left="3376" w:right="3357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ENERO</w:t>
      </w:r>
      <w:r>
        <w:rPr>
          <w:rFonts w:ascii="Arial"/>
          <w:b/>
          <w:spacing w:val="-13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37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6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0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2,5208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2,5202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2,5196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2,5191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2,5280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2,5185</w:t>
            </w:r>
          </w:p>
        </w:tc>
      </w:tr>
      <w:tr>
        <w:trPr>
          <w:trHeight w:val="27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>
              <w:pStyle w:val="TableParagraph"/>
              <w:spacing w:line="220" w:lineRule="exact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>
              <w:pStyle w:val="TableParagraph"/>
              <w:spacing w:line="220" w:lineRule="exact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>
              <w:pStyle w:val="TableParagraph"/>
              <w:spacing w:line="220" w:lineRule="exact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>
              <w:pStyle w:val="TableParagraph"/>
              <w:spacing w:line="220" w:lineRule="exact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2,5179</w:t>
            </w:r>
          </w:p>
        </w:tc>
      </w:tr>
    </w:tbl>
    <w:p>
      <w:pPr>
        <w:spacing w:after="0" w:line="220" w:lineRule="exact"/>
        <w:jc w:val="left"/>
        <w:rPr>
          <w:rFonts w:ascii="Arial" w:hAnsi="Arial" w:cs="Arial" w:eastAsia="Arial"/>
          <w:sz w:val="20"/>
          <w:szCs w:val="20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  <w:r>
        <w:rPr/>
        <w:pict>
          <v:group style="position:absolute;margin-left:146.313889pt;margin-top:29.000019pt;width:.75pt;height:.75pt;mso-position-horizontal-relative:page;mso-position-vertical-relative:page;z-index:-718816" coordorigin="2926,580" coordsize="15,15">
            <v:shape style="position:absolute;left:2926;top:580;width:15;height:15" coordorigin="2926,580" coordsize="15,15" path="m2926,595l2926,580,2941,580,2926,595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5.805557pt;margin-top:29.000019pt;width:.75pt;height:.75pt;mso-position-horizontal-relative:page;mso-position-vertical-relative:page;z-index:-718792" coordorigin="4316,580" coordsize="15,15">
            <v:shape style="position:absolute;left:4316;top:580;width:15;height:15" coordorigin="4316,580" coordsize="15,15" path="m4316,595l4316,580,4331,580,4316,595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1.736115pt;margin-top:29.000019pt;width:.75pt;height:.75pt;mso-position-horizontal-relative:page;mso-position-vertical-relative:page;z-index:-718768" coordorigin="6035,580" coordsize="15,15">
            <v:shape style="position:absolute;left:6035;top:580;width:15;height:15" coordorigin="6035,580" coordsize="15,15" path="m6035,595l6035,580,6050,580,6035,595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4.216644pt;margin-top:29.000019pt;width:.75pt;height:.75pt;mso-position-horizontal-relative:page;mso-position-vertical-relative:page;z-index:-718744" coordorigin="7484,580" coordsize="15,15">
            <v:shape style="position:absolute;left:7484;top:580;width:15;height:15" coordorigin="7484,580" coordsize="15,15" path="m7484,595l7484,580,7499,580,7484,595xe" filled="true" fillcolor="#2c2c2c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2,5173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2,5262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2,5167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2,5161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2,5250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2,5155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11/01/013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2,5149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2,5232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31/01/013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2,5125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16/01/013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0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FEBRERO</w:t>
      </w:r>
      <w:r>
        <w:rPr>
          <w:rFonts w:ascii="Arial"/>
          <w:b/>
          <w:spacing w:val="-16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37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6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0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3"/>
                <w:sz w:val="20"/>
              </w:rPr>
              <w:t>2,5119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2,5264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3"/>
                <w:sz w:val="20"/>
              </w:rPr>
              <w:t>2,5113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2,5281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2,5298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2,5315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2,5095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2,5332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3"/>
                <w:sz w:val="20"/>
              </w:rPr>
              <w:t>2,5112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2,5349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2,5366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2,5383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2,5163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2,5400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2,5418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11/02/013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2,5196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2,5435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2,5452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2,5469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2,5247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2,5486</w:t>
            </w:r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0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MARZO</w:t>
      </w:r>
      <w:r>
        <w:rPr>
          <w:rFonts w:ascii="Arial"/>
          <w:b/>
          <w:spacing w:val="-13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37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6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40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sz w:val="20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b/>
                <w:spacing w:val="-3"/>
                <w:sz w:val="20"/>
              </w:rPr>
              <w:t>Valor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UI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2,5670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2,5678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2,5686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2,5555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2,5694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2,5702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2,5580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5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3"/>
                <w:sz w:val="20"/>
              </w:rPr>
              <w:t>2,5711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2,5719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2,5596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2,5727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2,5735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11/03/013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2,5751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2,5760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2,5768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2,5776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31/03/013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2,5784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16/03/013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2,5662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before="51"/>
        <w:ind w:left="1810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/>
        <w:pict>
          <v:group style="position:absolute;margin-left:212.816666pt;margin-top:810.592834pt;width:.75pt;height:3pt;mso-position-horizontal-relative:page;mso-position-vertical-relative:page;z-index:-718720" coordorigin="4256,16212" coordsize="15,60">
            <v:shape style="position:absolute;left:4256;top:16212;width:15;height:60" coordorigin="4256,16212" coordsize="15,60" path="m4271,16272l4256,16272,4256,16227,4271,16212,427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10.592834pt;width:.75pt;height:3pt;mso-position-horizontal-relative:page;mso-position-vertical-relative:page;z-index:-718696" coordorigin="5975,16212" coordsize="15,60">
            <v:shape style="position:absolute;left:5975;top:16212;width:15;height:60" coordorigin="5975,16212" coordsize="15,60" path="m5990,16272l5975,16272,5975,16227,5990,16212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1.227753pt;margin-top:810.592834pt;width:.75pt;height:3pt;mso-position-horizontal-relative:page;mso-position-vertical-relative:page;z-index:-718672" coordorigin="7425,16212" coordsize="15,60">
            <v:shape style="position:absolute;left:7425;top:16212;width:15;height:60" coordorigin="7425,16212" coordsize="15,60" path="m7439,16272l7425,16272,7425,16227,7439,16212,743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10.592834pt;width:.75pt;height:3pt;mso-position-horizontal-relative:page;mso-position-vertical-relative:page;z-index:-718648" coordorigin="9098,16212" coordsize="15,60">
            <v:shape style="position:absolute;left:9098;top:16212;width:15;height:60" coordorigin="9098,16212" coordsize="15,60" path="m9113,16272l9098,16272,9098,16227,9113,16212,9113,16272xe" filled="true" fillcolor="#808080" stroked="false">
              <v:path arrowok="t"/>
              <v:fill type="solid"/>
            </v:shape>
            <w10:wrap type="none"/>
          </v:group>
        </w:pict>
      </w:r>
      <w:r>
        <w:rPr>
          <w:rFonts w:ascii="Arial"/>
          <w:b/>
          <w:sz w:val="20"/>
        </w:rPr>
        <w:t>ABRIL</w:t>
      </w:r>
      <w:r>
        <w:rPr>
          <w:rFonts w:ascii="Arial"/>
          <w:b/>
          <w:spacing w:val="-12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2,5792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2,5887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2,5893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2,5899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2,5904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2,5910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2,5921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2,5927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2,5933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2,5939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11/04/013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2,5859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2,5944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2,5870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2,5956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2,5961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15/04/013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2,5882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30/04/013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2,5967</w:t>
            </w:r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1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6"/>
          <w:sz w:val="20"/>
        </w:rPr>
        <w:t>MAYO</w:t>
      </w:r>
      <w:r>
        <w:rPr>
          <w:rFonts w:ascii="Arial"/>
          <w:b/>
          <w:spacing w:val="48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2,6044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2,6048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2,6052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2,6055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2,5999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2,6059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2,6063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2,6067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2,6070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2,6074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11/05/013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2,6078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2,6082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2,6086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2,6089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31/05/013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2,6093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16/05/013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2,6036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1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JUNIO</w:t>
      </w:r>
      <w:r>
        <w:rPr>
          <w:rFonts w:ascii="Arial"/>
          <w:b/>
          <w:spacing w:val="-12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2,6097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2,6145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2,6151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2,6112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2,6115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2,6157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2,6118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2,6159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2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06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08/06/013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2,6120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23/06/013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11/06/013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2,6170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2,6176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2,6179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2,6182</w:t>
            </w:r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0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z w:val="20"/>
        </w:rPr>
        <w:t>JULIO</w:t>
      </w:r>
      <w:r>
        <w:rPr>
          <w:rFonts w:ascii="Arial"/>
          <w:b/>
          <w:spacing w:val="-12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2,6247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2,6196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2,6254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2,6258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2,6261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2,6265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2,6211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2,6269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2,6272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11/07/013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2,6276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2,6280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2,6283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2,6287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2,6232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2,6290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2,6236</w:t>
            </w:r>
          </w:p>
        </w:tc>
        <w:tc>
          <w:tcPr>
            <w:tcW w:w="3123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3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4"/>
        <w:ind w:left="1810" w:right="1791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AGOSTO</w:t>
      </w:r>
      <w:r>
        <w:rPr>
          <w:rFonts w:ascii="Arial"/>
          <w:b/>
          <w:spacing w:val="-15"/>
          <w:sz w:val="20"/>
        </w:rPr>
        <w:t> </w:t>
      </w:r>
      <w:r>
        <w:rPr>
          <w:rFonts w:ascii="Arial"/>
          <w:b/>
          <w:sz w:val="20"/>
        </w:rPr>
        <w:t>2013</w:t>
      </w:r>
      <w:r>
        <w:rPr>
          <w:rFonts w:ascii="Arial"/>
          <w:sz w:val="2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2,6294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2,6387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2,6298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2,6394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2,6400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2,6407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2,6413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2,6420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2,6426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2,6433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2,6446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11/08/013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2,6355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2,6459</w:t>
            </w:r>
          </w:p>
        </w:tc>
      </w:tr>
      <w:tr>
        <w:trPr>
          <w:trHeight w:val="28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25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13/08/013</w:t>
            </w:r>
          </w:p>
        </w:tc>
        <w:tc>
          <w:tcPr>
            <w:tcW w:w="1719" w:type="dxa"/>
            <w:vMerge w:val="restart"/>
            <w:tcBorders>
              <w:top w:val="single" w:sz="31" w:space="0" w:color="2C2C2C"/>
              <w:left w:val="single" w:sz="7" w:space="0" w:color="2C2C2C"/>
              <w:right w:val="single" w:sz="7" w:space="0" w:color="808080"/>
            </w:tcBorders>
          </w:tcPr>
          <w:p>
            <w:pPr>
              <w:pStyle w:val="TableParagraph"/>
              <w:spacing w:line="240" w:lineRule="auto" w:before="91"/>
              <w:ind w:left="52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25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29/08/013</w:t>
            </w:r>
          </w:p>
        </w:tc>
        <w:tc>
          <w:tcPr>
            <w:tcW w:w="1674" w:type="dxa"/>
            <w:vMerge w:val="restart"/>
            <w:tcBorders>
              <w:top w:val="single" w:sz="31" w:space="0" w:color="2C2C2C"/>
              <w:left w:val="single" w:sz="7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91"/>
              <w:ind w:left="49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2,6466</w:t>
            </w:r>
          </w:p>
        </w:tc>
      </w:tr>
      <w:tr>
        <w:trPr>
          <w:trHeight w:val="164" w:hRule="exact"/>
        </w:trPr>
        <w:tc>
          <w:tcPr>
            <w:tcW w:w="1390" w:type="dxa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  <w:tc>
          <w:tcPr>
            <w:tcW w:w="1719" w:type="dxa"/>
            <w:vMerge/>
            <w:tcBorders>
              <w:left w:val="single" w:sz="7" w:space="0" w:color="2C2C2C"/>
              <w:bottom w:val="single" w:sz="31" w:space="0" w:color="2C2C2C"/>
              <w:right w:val="single" w:sz="7" w:space="0" w:color="808080"/>
            </w:tcBorders>
          </w:tcPr>
          <w:p>
            <w:pPr/>
          </w:p>
        </w:tc>
        <w:tc>
          <w:tcPr>
            <w:tcW w:w="1450" w:type="dxa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  <w:tc>
          <w:tcPr>
            <w:tcW w:w="1674" w:type="dxa"/>
            <w:vMerge/>
            <w:tcBorders>
              <w:left w:val="single" w:sz="7" w:space="0" w:color="2C2C2C"/>
              <w:bottom w:val="single" w:sz="31" w:space="0" w:color="2C2C2C"/>
              <w:right w:val="single" w:sz="31" w:space="0" w:color="808080"/>
            </w:tcBorders>
          </w:tcPr>
          <w:p>
            <w:pPr/>
          </w:p>
        </w:tc>
      </w:tr>
      <w:tr>
        <w:trPr>
          <w:trHeight w:val="299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808080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1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2,6368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808080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1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2,6472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808080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31/08/013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808080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2,6479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16/08/013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808080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2,6381</w:t>
            </w:r>
          </w:p>
        </w:tc>
        <w:tc>
          <w:tcPr>
            <w:tcW w:w="3123" w:type="dxa"/>
            <w:gridSpan w:val="2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before="56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SETIEMBRE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2013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2,6485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2,6613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2,6492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2,6622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2,6498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2,6659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2,6668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2,6677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2,6686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2,6695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11/09/013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2,6705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2,6714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2,6723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2,6594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2,6732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2,6604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2,6742</w:t>
            </w:r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OCTUBRE</w:t>
      </w:r>
      <w:r>
        <w:rPr>
          <w:rFonts w:ascii="Arial"/>
          <w:b/>
          <w:spacing w:val="-17"/>
          <w:sz w:val="22"/>
        </w:rPr>
        <w:t> </w:t>
      </w:r>
      <w:r>
        <w:rPr>
          <w:rFonts w:ascii="Arial"/>
          <w:b/>
          <w:sz w:val="22"/>
        </w:rPr>
        <w:t>2013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2,6751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2,6928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2,6760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2,6769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2,6952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2,6778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2,6964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2,6788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2,6975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2,6987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9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2,6811</w:t>
            </w:r>
            <w:r>
              <w:rPr>
                <w:rFonts w:ascii="Arial"/>
                <w:sz w:val="22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2,6999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76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2,7011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2,7022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2,7034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11/10/013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2,7046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2,6870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2,7058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2,7070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2,6893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2,7081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31/10/013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2,7093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16/10/013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2,6917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NOVIEMBRE</w:t>
      </w:r>
      <w:r>
        <w:rPr>
          <w:rFonts w:ascii="Arial"/>
          <w:b/>
          <w:spacing w:val="-20"/>
          <w:sz w:val="22"/>
        </w:rPr>
        <w:t> </w:t>
      </w:r>
      <w:r>
        <w:rPr>
          <w:rFonts w:ascii="Arial"/>
          <w:b/>
          <w:sz w:val="22"/>
        </w:rPr>
        <w:t>2013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01/11/013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2,7105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16/11/013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2,7233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02/11/013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9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2,7117</w:t>
            </w:r>
            <w:r>
              <w:rPr>
                <w:rFonts w:ascii="Arial"/>
                <w:sz w:val="22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17/11/013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2,7241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03/11/013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2,7129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18/11/013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2,7248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04/11/013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2,7140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19/11/013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2,7256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05/11/013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2,7152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20/11/013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2,7263</w:t>
            </w:r>
          </w:p>
        </w:tc>
      </w:tr>
      <w:tr>
        <w:trPr>
          <w:trHeight w:val="21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960" w:bottom="280" w:left="1680" w:right="1680"/>
        </w:sectPr>
      </w:pPr>
    </w:p>
    <w:p>
      <w:pPr>
        <w:tabs>
          <w:tab w:pos="3142" w:val="left" w:leader="none"/>
          <w:tab w:pos="4582" w:val="left" w:leader="none"/>
          <w:tab w:pos="6288" w:val="left" w:leader="none"/>
        </w:tabs>
        <w:spacing w:before="58"/>
        <w:ind w:left="1444" w:right="0" w:firstLine="0"/>
        <w:jc w:val="left"/>
        <w:rPr>
          <w:rFonts w:ascii="Arial" w:hAnsi="Arial" w:cs="Arial" w:eastAsia="Arial"/>
          <w:sz w:val="22"/>
          <w:szCs w:val="22"/>
        </w:rPr>
      </w:pPr>
      <w:r>
        <w:rPr/>
        <w:pict>
          <v:group style="position:absolute;margin-left:212.816666pt;margin-top:812.085205pt;width:.75pt;height:1.5pt;mso-position-horizontal-relative:page;mso-position-vertical-relative:page;z-index:-718624" coordorigin="4256,16242" coordsize="15,30">
            <v:shape style="position:absolute;left:4256;top:16242;width:15;height:30" coordorigin="4256,16242" coordsize="15,30" path="m4271,16272l4256,16272,4256,16257,4271,16242,427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12.085205pt;width:.75pt;height:1.5pt;mso-position-horizontal-relative:page;mso-position-vertical-relative:page;z-index:-718600" coordorigin="5975,16242" coordsize="15,30">
            <v:shape style="position:absolute;left:5975;top:16242;width:15;height:30" coordorigin="5975,16242" coordsize="15,30" path="m5990,16272l5975,16272,5975,16257,5990,16242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1.227753pt;margin-top:812.085205pt;width:.75pt;height:1.5pt;mso-position-horizontal-relative:page;mso-position-vertical-relative:page;z-index:-718576" coordorigin="7425,16242" coordsize="15,30">
            <v:shape style="position:absolute;left:7425;top:16242;width:15;height:30" coordorigin="7425,16242" coordsize="15,30" path="m7439,16272l7425,16272,7425,16257,7439,16242,743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12.085205pt;width:.75pt;height:1.5pt;mso-position-horizontal-relative:page;mso-position-vertical-relative:page;z-index:-718552" coordorigin="9098,16242" coordsize="15,30">
            <v:shape style="position:absolute;left:9098;top:16242;width:15;height:30" coordorigin="9098,16242" coordsize="15,30" path="m9113,16272l9098,16272,9098,16257,9113,16242,9113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143.274994pt;margin-top:10.925488pt;width:317.350pt;height:148.8pt;mso-position-horizontal-relative:page;mso-position-vertical-relative:paragraph;z-index:19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90"/>
                    <w:gridCol w:w="1719"/>
                    <w:gridCol w:w="1450"/>
                    <w:gridCol w:w="1674"/>
                  </w:tblGrid>
                  <w:tr>
                    <w:trPr>
                      <w:trHeight w:val="120" w:hRule="exact"/>
                    </w:trPr>
                    <w:tc>
                      <w:tcPr>
                        <w:tcW w:w="1390" w:type="dxa"/>
                        <w:tcBorders>
                          <w:top w:val="single" w:sz="7" w:space="0" w:color="2C2C2C"/>
                          <w:left w:val="single" w:sz="31" w:space="0" w:color="2C2C2C"/>
                          <w:bottom w:val="single" w:sz="7" w:space="0" w:color="808080"/>
                          <w:right w:val="single" w:sz="31" w:space="0" w:color="2C2C2C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9" w:type="dxa"/>
                        <w:tcBorders>
                          <w:top w:val="single" w:sz="7" w:space="0" w:color="2C2C2C"/>
                          <w:left w:val="single" w:sz="31" w:space="0" w:color="2C2C2C"/>
                          <w:bottom w:val="single" w:sz="7" w:space="0" w:color="808080"/>
                          <w:right w:val="single" w:sz="31" w:space="0" w:color="2C2C2C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0" w:type="dxa"/>
                        <w:tcBorders>
                          <w:top w:val="single" w:sz="7" w:space="0" w:color="2C2C2C"/>
                          <w:left w:val="single" w:sz="31" w:space="0" w:color="2C2C2C"/>
                          <w:bottom w:val="single" w:sz="7" w:space="0" w:color="808080"/>
                          <w:right w:val="single" w:sz="31" w:space="0" w:color="2C2C2C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4" w:type="dxa"/>
                        <w:tcBorders>
                          <w:top w:val="single" w:sz="7" w:space="0" w:color="2C2C2C"/>
                          <w:left w:val="single" w:sz="31" w:space="0" w:color="2C2C2C"/>
                          <w:bottom w:val="single" w:sz="7" w:space="0" w:color="808080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79" w:hRule="exact"/>
                    </w:trPr>
                    <w:tc>
                      <w:tcPr>
                        <w:tcW w:w="1390" w:type="dxa"/>
                        <w:tcBorders>
                          <w:top w:val="single" w:sz="7" w:space="0" w:color="808080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12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07/11/013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7" w:space="0" w:color="808080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12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2,7167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7" w:space="0" w:color="808080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12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22/11/013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7" w:space="0" w:color="808080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12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2,7278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08/11/013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2,7174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23/11/013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2,7285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09/11/013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2,7182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24/11/013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2,7293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10/11/013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2,7189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25/11/013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2,7300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5"/>
                            <w:sz w:val="22"/>
                          </w:rPr>
                          <w:t>11/11/013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2,7196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26/11/013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2,7308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12/11/013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2,7204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27/11/013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2,7315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13/11/013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9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3"/>
                            <w:sz w:val="22"/>
                          </w:rPr>
                          <w:t>2,7211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28/11/013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2,7323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14/11/013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2,7219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1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29/11/013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2,7330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182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2"/>
                          </w:rPr>
                          <w:t>15/11/013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90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2,7226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273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pacing w:val="-3"/>
                            <w:sz w:val="22"/>
                          </w:rPr>
                          <w:t>30/11/13</w:t>
                        </w:r>
                        <w:r>
                          <w:rPr>
                            <w:rFonts w:ascii="Arial"/>
                            <w:sz w:val="22"/>
                          </w:rPr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exact"/>
                          <w:ind w:left="468" w:right="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/>
                            <w:sz w:val="22"/>
                          </w:rPr>
                          <w:t>2,7337</w:t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spacing w:val="-2"/>
          <w:w w:val="95"/>
          <w:sz w:val="22"/>
        </w:rPr>
        <w:t>06/11/013</w:t>
        <w:tab/>
      </w:r>
      <w:r>
        <w:rPr>
          <w:rFonts w:ascii="Arial"/>
          <w:w w:val="95"/>
          <w:position w:val="-2"/>
          <w:sz w:val="22"/>
        </w:rPr>
        <w:t>2,7159</w:t>
        <w:tab/>
      </w:r>
      <w:r>
        <w:rPr>
          <w:rFonts w:ascii="Arial"/>
          <w:spacing w:val="-2"/>
          <w:w w:val="95"/>
          <w:sz w:val="22"/>
        </w:rPr>
        <w:t>21/11/013</w:t>
        <w:tab/>
      </w:r>
      <w:r>
        <w:rPr>
          <w:rFonts w:ascii="Arial"/>
          <w:position w:val="-2"/>
          <w:sz w:val="22"/>
        </w:rPr>
        <w:t>2,7271</w:t>
      </w:r>
      <w:r>
        <w:rPr>
          <w:rFonts w:ascii="Arial"/>
          <w:sz w:val="22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0"/>
          <w:szCs w:val="20"/>
        </w:rPr>
      </w:pPr>
    </w:p>
    <w:p>
      <w:pPr>
        <w:spacing w:before="71"/>
        <w:ind w:left="3376" w:right="3357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DICIEMBRE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2013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2,7396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2,7352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2,7398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2,7375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2,7409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11/12/013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2,7419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31/12/013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2,7421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16/12/013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2,7394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ENERO</w:t>
      </w:r>
      <w:r>
        <w:rPr>
          <w:rFonts w:ascii="Arial"/>
          <w:b/>
          <w:spacing w:val="-14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2,7347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2,7341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2,7334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2,7328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2,7322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2,7315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2,7411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2,7309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2,7302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2,7296</w:t>
            </w:r>
          </w:p>
        </w:tc>
      </w:tr>
      <w:tr>
        <w:trPr>
          <w:trHeight w:val="49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9" w:lineRule="exact" w:before="147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11/01/014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9" w:lineRule="exact" w:before="147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9" w:lineRule="exact" w:before="147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9" w:lineRule="exact" w:before="147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2,7290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2,7283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2,7277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2,7271</w:t>
            </w:r>
          </w:p>
        </w:tc>
      </w:tr>
    </w:tbl>
    <w:p>
      <w:pPr>
        <w:spacing w:after="0" w:line="252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480" w:bottom="280" w:left="1680" w:right="1680"/>
        </w:sectPr>
      </w:pPr>
    </w:p>
    <w:p>
      <w:pPr>
        <w:spacing w:line="240" w:lineRule="auto" w:before="3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5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1719"/>
        <w:gridCol w:w="1450"/>
        <w:gridCol w:w="1704"/>
      </w:tblGrid>
      <w:tr>
        <w:trPr>
          <w:trHeight w:val="501" w:hRule="exact"/>
        </w:trPr>
        <w:tc>
          <w:tcPr>
            <w:tcW w:w="1420" w:type="dxa"/>
            <w:tcBorders>
              <w:top w:val="nil" w:sz="6" w:space="0" w:color="auto"/>
              <w:left w:val="single" w:sz="7" w:space="0" w:color="808080"/>
              <w:bottom w:val="single" w:sz="7" w:space="0" w:color="2C2C2C"/>
              <w:right w:val="nil" w:sz="6" w:space="0" w:color="auto"/>
            </w:tcBorders>
          </w:tcPr>
          <w:p>
            <w:pPr>
              <w:pStyle w:val="TableParagraph"/>
              <w:spacing w:line="245" w:lineRule="exact"/>
              <w:ind w:left="18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15/01/014</w:t>
            </w:r>
          </w:p>
        </w:tc>
        <w:tc>
          <w:tcPr>
            <w:tcW w:w="1719" w:type="dxa"/>
            <w:tcBorders>
              <w:top w:val="nil" w:sz="6" w:space="0" w:color="auto"/>
              <w:left w:val="nil" w:sz="6" w:space="0" w:color="auto"/>
              <w:bottom w:val="single" w:sz="7" w:space="0" w:color="2C2C2C"/>
              <w:right w:val="nil" w:sz="6" w:space="0" w:color="auto"/>
            </w:tcBorders>
          </w:tcPr>
          <w:p>
            <w:pPr>
              <w:pStyle w:val="TableParagraph"/>
              <w:spacing w:line="245" w:lineRule="exact"/>
              <w:ind w:left="4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2,7366</w:t>
            </w:r>
          </w:p>
        </w:tc>
        <w:tc>
          <w:tcPr>
            <w:tcW w:w="3153" w:type="dxa"/>
            <w:gridSpan w:val="2"/>
            <w:tcBorders>
              <w:top w:val="nil" w:sz="6" w:space="0" w:color="auto"/>
              <w:left w:val="nil" w:sz="6" w:space="0" w:color="auto"/>
              <w:bottom w:val="single" w:sz="7" w:space="0" w:color="2C2C2C"/>
              <w:right w:val="single" w:sz="7" w:space="0" w:color="2C2C2C"/>
            </w:tcBorders>
          </w:tcPr>
          <w:p>
            <w:pPr>
              <w:pStyle w:val="TableParagraph"/>
              <w:tabs>
                <w:tab w:pos="1926" w:val="left" w:leader="none"/>
              </w:tabs>
              <w:spacing w:line="245" w:lineRule="exact"/>
              <w:ind w:left="1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w w:val="95"/>
                <w:sz w:val="24"/>
              </w:rPr>
              <w:t>31/01/014</w:t>
              <w:tab/>
            </w:r>
            <w:r>
              <w:rPr>
                <w:rFonts w:ascii="Arial"/>
                <w:sz w:val="24"/>
              </w:rPr>
              <w:t>2,7264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99" w:hRule="exact"/>
        </w:trPr>
        <w:tc>
          <w:tcPr>
            <w:tcW w:w="1420" w:type="dxa"/>
            <w:tcBorders>
              <w:top w:val="single" w:sz="7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16/01/014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2,7360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704" w:type="dxa"/>
            <w:tcBorders>
              <w:top w:val="single" w:sz="7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/>
        <w:pict>
          <v:group style="position:absolute;margin-left:145.890274pt;margin-top:-75.284492pt;width:310.2pt;height:14.3pt;mso-position-horizontal-relative:page;mso-position-vertical-relative:paragraph;z-index:-718384" coordorigin="2918,-1506" coordsize="6204,286">
            <v:group style="position:absolute;left:2926;top:-1251;width:1345;height:2" coordorigin="2926,-1251" coordsize="1345,2">
              <v:shape style="position:absolute;left:2926;top:-1251;width:1345;height:2" coordorigin="2926,-1251" coordsize="1345,0" path="m2926,-1251l4271,-1251e" filled="false" stroked="true" strokeweight=".847222pt" strokecolor="#808080">
                <v:path arrowok="t"/>
              </v:shape>
            </v:group>
            <v:group style="position:absolute;left:4264;top:-1497;width:2;height:254" coordorigin="4264,-1497" coordsize="2,254">
              <v:shape style="position:absolute;left:4264;top:-1497;width:2;height:254" coordorigin="4264,-1497" coordsize="0,254" path="m4264,-1497l4264,-1243e" filled="false" stroked="true" strokeweight=".847222pt" strokecolor="#808080">
                <v:path arrowok="t"/>
              </v:shape>
            </v:group>
            <v:group style="position:absolute;left:4316;top:-1236;width:1674;height:2" coordorigin="4316,-1236" coordsize="1674,2">
              <v:shape style="position:absolute;left:4316;top:-1236;width:1674;height:2" coordorigin="4316,-1236" coordsize="1674,0" path="m4316,-1236l5990,-1236e" filled="false" stroked="true" strokeweight=".847222pt" strokecolor="#808080">
                <v:path arrowok="t"/>
              </v:shape>
            </v:group>
            <v:group style="position:absolute;left:5982;top:-1497;width:2;height:269" coordorigin="5982,-1497" coordsize="2,269">
              <v:shape style="position:absolute;left:5982;top:-1497;width:2;height:269" coordorigin="5982,-1497" coordsize="0,269" path="m5982,-1497l5982,-1228e" filled="false" stroked="true" strokeweight=".847222pt" strokecolor="#808080">
                <v:path arrowok="t"/>
              </v:shape>
            </v:group>
            <v:group style="position:absolute;left:4324;top:-1497;width:2;height:269" coordorigin="4324,-1497" coordsize="2,269">
              <v:shape style="position:absolute;left:4324;top:-1497;width:2;height:269" coordorigin="4324,-1497" coordsize="0,269" path="m4324,-1497l4324,-1228e" filled="false" stroked="true" strokeweight=".847222pt" strokecolor="#2c2c2c">
                <v:path arrowok="t"/>
              </v:shape>
            </v:group>
            <v:group style="position:absolute;left:6035;top:-1251;width:1405;height:2" coordorigin="6035,-1251" coordsize="1405,2">
              <v:shape style="position:absolute;left:6035;top:-1251;width:1405;height:2" coordorigin="6035,-1251" coordsize="1405,0" path="m6035,-1251l7439,-1251e" filled="false" stroked="true" strokeweight=".847222pt" strokecolor="#808080">
                <v:path arrowok="t"/>
              </v:shape>
            </v:group>
            <v:group style="position:absolute;left:7432;top:-1497;width:2;height:254" coordorigin="7432,-1497" coordsize="2,254">
              <v:shape style="position:absolute;left:7432;top:-1497;width:2;height:254" coordorigin="7432,-1497" coordsize="0,254" path="m7432,-1497l7432,-1243e" filled="false" stroked="true" strokeweight=".847222pt" strokecolor="#808080">
                <v:path arrowok="t"/>
              </v:shape>
            </v:group>
            <v:group style="position:absolute;left:6042;top:-1497;width:2;height:254" coordorigin="6042,-1497" coordsize="2,254">
              <v:shape style="position:absolute;left:6042;top:-1497;width:2;height:254" coordorigin="6042,-1497" coordsize="0,254" path="m6042,-1497l6042,-1243e" filled="false" stroked="true" strokeweight=".847222pt" strokecolor="#2c2c2c">
                <v:path arrowok="t"/>
              </v:shape>
            </v:group>
            <v:group style="position:absolute;left:7484;top:-1236;width:1629;height:2" coordorigin="7484,-1236" coordsize="1629,2">
              <v:shape style="position:absolute;left:7484;top:-1236;width:1629;height:2" coordorigin="7484,-1236" coordsize="1629,0" path="m7484,-1236l9113,-1236e" filled="false" stroked="true" strokeweight=".847222pt" strokecolor="#808080">
                <v:path arrowok="t"/>
              </v:shape>
            </v:group>
            <v:group style="position:absolute;left:7492;top:-1497;width:2;height:269" coordorigin="7492,-1497" coordsize="2,269">
              <v:shape style="position:absolute;left:7492;top:-1497;width:2;height:269" coordorigin="7492,-1497" coordsize="0,269" path="m7492,-1497l7492,-1228e" filled="false" stroked="true" strokeweight=".847222pt" strokecolor="#2c2c2c">
                <v:path arrowok="t"/>
              </v:shape>
            </v:group>
            <w10:wrap type="none"/>
          </v:group>
        </w:pict>
      </w:r>
      <w:r>
        <w:rPr>
          <w:rFonts w:ascii="Arial"/>
          <w:b/>
          <w:sz w:val="22"/>
        </w:rPr>
        <w:t>FEBRERO</w:t>
      </w:r>
      <w:r>
        <w:rPr>
          <w:rFonts w:ascii="Arial"/>
          <w:b/>
          <w:spacing w:val="-17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2,7468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2,7252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2,7492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2,7516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2,7540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2,7563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2,7587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2,7280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2,7611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2,7635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2,7658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2,7350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2,7682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11/02/014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2,7706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2,7730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2,7754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2,7445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2,7778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MARZO</w:t>
      </w:r>
      <w:r>
        <w:rPr>
          <w:rFonts w:ascii="Arial"/>
          <w:b/>
          <w:spacing w:val="-14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2,7802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2,8075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2,7826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2,8090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2,7849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2,8105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2,7873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2,8120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2,7897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2,8135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2,8165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2,7941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2,8180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2,8195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2,7971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2,8210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11/03/014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2,7986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2,8225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2,8255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2,8270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5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4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2,8285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12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4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2,8060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ABRIL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6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line="200" w:lineRule="atLeast"/>
        <w:ind w:left="1178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16.2pt;height:28.5pt;mso-position-horizontal-relative:char;mso-position-vertical-relative:line" coordorigin="0,0" coordsize="6324,570">
            <v:group style="position:absolute;left:8;top:16;width:6307;height:2" coordorigin="8,16" coordsize="6307,2">
              <v:shape style="position:absolute;left:8;top:16;width:6307;height:2" coordorigin="8,16" coordsize="6307,0" path="m8,16l6315,16e" filled="false" stroked="true" strokeweight=".847222pt" strokecolor="#808080">
                <v:path arrowok="t"/>
              </v:shape>
            </v:group>
            <v:group style="position:absolute;left:6308;top:8;width:2;height:553" coordorigin="6308,8" coordsize="2,553">
              <v:shape style="position:absolute;left:6308;top:8;width:2;height:553" coordorigin="6308,8" coordsize="0,553" path="m6308,8l6308,561e" filled="false" stroked="true" strokeweight=".847222pt" strokecolor="#2c2c2c">
                <v:path arrowok="t"/>
              </v:shape>
            </v:group>
            <v:group style="position:absolute;left:16;top:8;width:2;height:553" coordorigin="16,8" coordsize="2,553">
              <v:shape style="position:absolute;left:16;top:8;width:2;height:553" coordorigin="16,8" coordsize="0,553" path="m16,8l16,561e" filled="false" stroked="true" strokeweight=".847222pt" strokecolor="#808080">
                <v:path arrowok="t"/>
              </v:shape>
            </v:group>
            <v:group style="position:absolute;left:68;top:76;width:6187;height:2" coordorigin="68,76" coordsize="6187,2">
              <v:shape style="position:absolute;left:68;top:76;width:6187;height:2" coordorigin="68,76" coordsize="6187,0" path="m68,76l6255,76e" filled="false" stroked="true" strokeweight=".847222pt" strokecolor="#2c2c2c">
                <v:path arrowok="t"/>
              </v:shape>
            </v:group>
            <v:group style="position:absolute;left:1406;top:68;width:2;height:494" coordorigin="1406,68" coordsize="2,494">
              <v:shape style="position:absolute;left:1406;top:68;width:2;height:494" coordorigin="1406,68" coordsize="0,494" path="m1406,68l1406,561e" filled="false" stroked="true" strokeweight=".847222pt" strokecolor="#808080">
                <v:path arrowok="t"/>
              </v:shape>
            </v:group>
            <v:group style="position:absolute;left:76;top:68;width:2;height:494" coordorigin="76,68" coordsize="2,494">
              <v:shape style="position:absolute;left:76;top:68;width:2;height:494" coordorigin="76,68" coordsize="0,494" path="m76,68l76,561e" filled="false" stroked="true" strokeweight=".847222pt" strokecolor="#2c2c2c">
                <v:path arrowok="t"/>
              </v:shape>
            </v:group>
            <v:group style="position:absolute;left:3124;top:68;width:2;height:494" coordorigin="3124,68" coordsize="2,494">
              <v:shape style="position:absolute;left:3124;top:68;width:2;height:494" coordorigin="3124,68" coordsize="0,494" path="m3124,68l3124,561e" filled="false" stroked="true" strokeweight=".847222pt" strokecolor="#808080">
                <v:path arrowok="t"/>
              </v:shape>
            </v:group>
            <v:group style="position:absolute;left:1466;top:68;width:2;height:494" coordorigin="1466,68" coordsize="2,494">
              <v:shape style="position:absolute;left:1466;top:68;width:2;height:494" coordorigin="1466,68" coordsize="0,494" path="m1466,68l1466,561e" filled="false" stroked="true" strokeweight=".847222pt" strokecolor="#2c2c2c">
                <v:path arrowok="t"/>
              </v:shape>
            </v:group>
            <v:group style="position:absolute;left:4574;top:68;width:2;height:494" coordorigin="4574,68" coordsize="2,494">
              <v:shape style="position:absolute;left:4574;top:68;width:2;height:494" coordorigin="4574,68" coordsize="0,494" path="m4574,68l4574,561e" filled="false" stroked="true" strokeweight=".847222pt" strokecolor="#808080">
                <v:path arrowok="t"/>
              </v:shape>
            </v:group>
            <v:group style="position:absolute;left:3184;top:68;width:2;height:494" coordorigin="3184,68" coordsize="2,494">
              <v:shape style="position:absolute;left:3184;top:68;width:2;height:494" coordorigin="3184,68" coordsize="0,494" path="m3184,68l3184,561e" filled="false" stroked="true" strokeweight=".847222pt" strokecolor="#2c2c2c">
                <v:path arrowok="t"/>
              </v:shape>
            </v:group>
            <v:group style="position:absolute;left:6248;top:68;width:2;height:494" coordorigin="6248,68" coordsize="2,494">
              <v:shape style="position:absolute;left:6248;top:68;width:2;height:494" coordorigin="6248,68" coordsize="0,494" path="m6248,68l6248,561e" filled="false" stroked="true" strokeweight=".847222pt" strokecolor="#808080">
                <v:path arrowok="t"/>
              </v:shape>
            </v:group>
            <v:group style="position:absolute;left:4634;top:68;width:2;height:494" coordorigin="4634,68" coordsize="2,494">
              <v:shape style="position:absolute;left:4634;top:68;width:2;height:494" coordorigin="4634,68" coordsize="0,494" path="m4634,68l4634,561e" filled="false" stroked="true" strokeweight=".847222pt" strokecolor="#2c2c2c">
                <v:path arrowok="t"/>
              </v:shape>
              <v:shape style="position:absolute;left:405;top:98;width:692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w w:val="95"/>
                          <w:sz w:val="24"/>
                        </w:rPr>
                        <w:t>Fecha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1860;top:98;width:891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>Valor</w:t>
                      </w:r>
                      <w:r>
                        <w:rPr>
                          <w:rFonts w:ascii="Arial"/>
                          <w:b/>
                          <w:spacing w:val="-10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UI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3544;top:98;width:692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w w:val="95"/>
                          <w:sz w:val="24"/>
                        </w:rPr>
                        <w:t>Fecha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5006;top:98;width:891;height:240" type="#_x0000_t202" filled="false" stroked="false">
                <v:textbox inset="0,0,0,0">
                  <w:txbxContent>
                    <w:p>
                      <w:pPr>
                        <w:spacing w:line="23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>Valor</w:t>
                      </w:r>
                      <w:r>
                        <w:rPr>
                          <w:rFonts w:ascii="Arial"/>
                          <w:b/>
                          <w:spacing w:val="-10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UI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2"/>
        <w:rPr>
          <w:rFonts w:ascii="Arial" w:hAnsi="Arial" w:cs="Arial" w:eastAsia="Arial"/>
          <w:b/>
          <w:bCs/>
          <w:sz w:val="8"/>
          <w:szCs w:val="8"/>
        </w:rPr>
      </w:pPr>
      <w:r>
        <w:rPr/>
        <w:pict>
          <v:group style="position:absolute;margin-left:146.313889pt;margin-top:29.000013pt;width:.75pt;height:1.5pt;mso-position-horizontal-relative:page;mso-position-vertical-relative:page;z-index:-718360" coordorigin="2926,580" coordsize="15,30">
            <v:shape style="position:absolute;left:2926;top:580;width:15;height:30" coordorigin="2926,580" coordsize="15,30" path="m2926,610l2926,580,2941,580,2941,595,2926,610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5.805557pt;margin-top:29.000013pt;width:.75pt;height:1.5pt;mso-position-horizontal-relative:page;mso-position-vertical-relative:page;z-index:-718336" coordorigin="4316,580" coordsize="15,30">
            <v:shape style="position:absolute;left:4316;top:580;width:15;height:30" coordorigin="4316,580" coordsize="15,30" path="m4316,610l4316,580,4331,580,4331,595,4316,610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1.736115pt;margin-top:29.000013pt;width:.75pt;height:1.5pt;mso-position-horizontal-relative:page;mso-position-vertical-relative:page;z-index:-718312" coordorigin="6035,580" coordsize="15,30">
            <v:shape style="position:absolute;left:6035;top:580;width:15;height:30" coordorigin="6035,580" coordsize="15,30" path="m6035,610l6035,580,6050,580,6050,595,6035,610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4.216644pt;margin-top:29.000013pt;width:.75pt;height:1.5pt;mso-position-horizontal-relative:page;mso-position-vertical-relative:page;z-index:-718288" coordorigin="7484,580" coordsize="15,30">
            <v:shape style="position:absolute;left:7484;top:580;width:15;height:30" coordorigin="7484,580" coordsize="15,30" path="m7484,610l7484,580,7499,580,7499,595,7484,610xe" filled="true" fillcolor="#2c2c2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2.816666pt;margin-top:808.351685pt;width:.75pt;height:5.25pt;mso-position-horizontal-relative:page;mso-position-vertical-relative:page;z-index:-718264" coordorigin="4256,16167" coordsize="15,105">
            <v:shape style="position:absolute;left:4256;top:16167;width:15;height:105" coordorigin="4256,16167" coordsize="15,105" path="m4271,16272l4256,16272,4256,16182,4271,16167,427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08.351685pt;width:.75pt;height:5.25pt;mso-position-horizontal-relative:page;mso-position-vertical-relative:page;z-index:-718240" coordorigin="5975,16167" coordsize="15,105">
            <v:shape style="position:absolute;left:5975;top:16167;width:15;height:105" coordorigin="5975,16167" coordsize="15,105" path="m5990,16272l5975,16272,5975,16182,5990,16167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1.227753pt;margin-top:808.351685pt;width:.75pt;height:5.25pt;mso-position-horizontal-relative:page;mso-position-vertical-relative:page;z-index:-718216" coordorigin="7425,16167" coordsize="15,105">
            <v:shape style="position:absolute;left:7425;top:16167;width:15;height:105" coordorigin="7425,16167" coordsize="15,105" path="m7439,16272l7425,16272,7425,16182,7439,16167,743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08.351685pt;width:.75pt;height:5.25pt;mso-position-horizontal-relative:page;mso-position-vertical-relative:page;z-index:-718192" coordorigin="9098,16167" coordsize="15,105">
            <v:shape style="position:absolute;left:9098;top:16167;width:15;height:105" coordorigin="9098,16167" coordsize="15,105" path="m9113,16272l9098,16272,9098,16182,9113,16167,9113,16272xe" filled="true" fillcolor="#808080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2,8300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2,8420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2,8426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2,8360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2,8442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2,8365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2,8448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2,8371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2,8459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2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2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2,8464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2,8470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11/04/014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2,8475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2,8398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2,8481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2,8486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2,8492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15/04/014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0" w:lineRule="exact" w:before="1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30/04/014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0" w:lineRule="exact" w:before="1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2,8497</w:t>
            </w:r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7"/>
          <w:sz w:val="22"/>
        </w:rPr>
        <w:t>MAYO</w:t>
      </w:r>
      <w:r>
        <w:rPr>
          <w:rFonts w:ascii="Arial"/>
          <w:b/>
          <w:spacing w:val="-9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11/05/014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76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2,8511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76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2,8511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31/05/014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16/05/014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before="0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JUNIO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2,8546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2,8556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1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2,8559</w:t>
            </w:r>
          </w:p>
        </w:tc>
      </w:tr>
    </w:tbl>
    <w:p>
      <w:pPr>
        <w:spacing w:after="0" w:line="239" w:lineRule="exact"/>
        <w:jc w:val="left"/>
        <w:rPr>
          <w:rFonts w:ascii="Arial" w:hAnsi="Arial" w:cs="Arial" w:eastAsia="Arial"/>
          <w:sz w:val="22"/>
          <w:szCs w:val="22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  <w:r>
        <w:rPr/>
        <w:pict>
          <v:group style="position:absolute;margin-left:212.816666pt;margin-top:811.337891pt;width:.75pt;height:2.25pt;mso-position-horizontal-relative:page;mso-position-vertical-relative:page;z-index:-718168" coordorigin="4256,16227" coordsize="15,45">
            <v:shape style="position:absolute;left:4256;top:16227;width:15;height:45" coordorigin="4256,16227" coordsize="15,45" path="m4271,16272l4256,16272,4256,16242,4271,16227,427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11.337891pt;width:.75pt;height:2.25pt;mso-position-horizontal-relative:page;mso-position-vertical-relative:page;z-index:-718144" coordorigin="5975,16227" coordsize="15,45">
            <v:shape style="position:absolute;left:5975;top:16227;width:15;height:45" coordorigin="5975,16227" coordsize="15,45" path="m5990,16272l5975,16272,5975,16242,5990,16227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1.227753pt;margin-top:811.337891pt;width:.75pt;height:2.25pt;mso-position-horizontal-relative:page;mso-position-vertical-relative:page;z-index:-718120" coordorigin="7425,16227" coordsize="15,45">
            <v:shape style="position:absolute;left:7425;top:16227;width:15;height:45" coordorigin="7425,16227" coordsize="15,45" path="m7439,16272l7425,16272,7425,16242,7439,16227,743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11.337891pt;width:.75pt;height:2.25pt;mso-position-horizontal-relative:page;mso-position-vertical-relative:page;z-index:-718096" coordorigin="9098,16227" coordsize="15,45">
            <v:shape style="position:absolute;left:9098;top:16227;width:15;height:45" coordorigin="9098,16227" coordsize="15,45" path="m9113,16272l9098,16272,9098,16242,9113,16227,9113,16272xe" filled="true" fillcolor="#808080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261" w:hRule="exact"/>
        </w:trPr>
        <w:tc>
          <w:tcPr>
            <w:tcW w:w="1390" w:type="dxa"/>
            <w:tcBorders>
              <w:top w:val="nil" w:sz="6" w:space="0" w:color="auto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11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08/06/014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41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2,8516</w:t>
            </w:r>
          </w:p>
        </w:tc>
        <w:tc>
          <w:tcPr>
            <w:tcW w:w="1450" w:type="dxa"/>
            <w:tcBorders>
              <w:top w:val="nil" w:sz="6" w:space="0" w:color="auto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11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23/06/014</w:t>
            </w:r>
          </w:p>
        </w:tc>
        <w:tc>
          <w:tcPr>
            <w:tcW w:w="1674" w:type="dxa"/>
            <w:tcBorders>
              <w:top w:val="nil" w:sz="6" w:space="0" w:color="auto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41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2,8562</w:t>
            </w:r>
          </w:p>
        </w:tc>
      </w:tr>
      <w:tr>
        <w:trPr>
          <w:trHeight w:val="149" w:hRule="exact"/>
        </w:trPr>
        <w:tc>
          <w:tcPr>
            <w:tcW w:w="1390" w:type="dxa"/>
            <w:tcBorders>
              <w:top w:val="single" w:sz="7" w:space="0" w:color="808080"/>
              <w:left w:val="single" w:sz="7" w:space="0" w:color="808080"/>
              <w:bottom w:val="single" w:sz="7" w:space="0" w:color="2C2C2C"/>
              <w:right w:val="nil" w:sz="6" w:space="0" w:color="auto"/>
            </w:tcBorders>
          </w:tcPr>
          <w:p>
            <w:pPr/>
          </w:p>
        </w:tc>
        <w:tc>
          <w:tcPr>
            <w:tcW w:w="1719" w:type="dxa"/>
            <w:tcBorders>
              <w:top w:val="single" w:sz="7" w:space="0" w:color="808080"/>
              <w:left w:val="nil" w:sz="6" w:space="0" w:color="auto"/>
              <w:bottom w:val="single" w:sz="7" w:space="0" w:color="2C2C2C"/>
              <w:right w:val="nil" w:sz="6" w:space="0" w:color="auto"/>
            </w:tcBorders>
          </w:tcPr>
          <w:p>
            <w:pPr/>
          </w:p>
        </w:tc>
        <w:tc>
          <w:tcPr>
            <w:tcW w:w="1450" w:type="dxa"/>
            <w:tcBorders>
              <w:top w:val="single" w:sz="7" w:space="0" w:color="808080"/>
              <w:left w:val="nil" w:sz="6" w:space="0" w:color="auto"/>
              <w:bottom w:val="single" w:sz="7" w:space="0" w:color="2C2C2C"/>
              <w:right w:val="nil" w:sz="6" w:space="0" w:color="auto"/>
            </w:tcBorders>
          </w:tcPr>
          <w:p>
            <w:pPr/>
          </w:p>
        </w:tc>
        <w:tc>
          <w:tcPr>
            <w:tcW w:w="1674" w:type="dxa"/>
            <w:tcBorders>
              <w:top w:val="single" w:sz="7" w:space="0" w:color="808080"/>
              <w:left w:val="nil" w:sz="6" w:space="0" w:color="auto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  <w:tr>
        <w:trPr>
          <w:trHeight w:val="299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09/06/014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2,8519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24/06/014</w:t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2,8565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2,8568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11/06/014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2,8571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2,8574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2,8531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2,8577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2,8580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15/06/014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30/06/014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2,8583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JULIO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2,8640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2,8646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2,8598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2,8656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2,8659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2,8611</w:t>
            </w:r>
            <w:r>
              <w:rPr>
                <w:rFonts w:ascii="Arial"/>
                <w:sz w:val="22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2,8663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2,8666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11/07/014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2,8669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2,8672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2,8675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2,8679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31/07/014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2,8682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16/07/014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spacing w:before="0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AGOSTO</w:t>
      </w:r>
      <w:r>
        <w:rPr>
          <w:rFonts w:ascii="Arial"/>
          <w:b/>
          <w:spacing w:val="-16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2,8781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2,8788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2,8795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2,8802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2,8698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2,8809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2,8823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2,8830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2,8844</w:t>
            </w:r>
          </w:p>
        </w:tc>
      </w:tr>
      <w:tr>
        <w:trPr>
          <w:trHeight w:val="523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6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11/08/014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1" w:lineRule="exact" w:before="195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76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1" w:lineRule="exact" w:before="195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2,8851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2,8858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29/08/014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2,8864</w:t>
            </w:r>
          </w:p>
        </w:tc>
      </w:tr>
    </w:tbl>
    <w:p>
      <w:pPr>
        <w:spacing w:after="0" w:line="239" w:lineRule="exact"/>
        <w:jc w:val="left"/>
        <w:rPr>
          <w:rFonts w:ascii="Arial" w:hAnsi="Arial" w:cs="Arial" w:eastAsia="Arial"/>
          <w:sz w:val="22"/>
          <w:szCs w:val="22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3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5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0"/>
        <w:gridCol w:w="1719"/>
        <w:gridCol w:w="1450"/>
        <w:gridCol w:w="1704"/>
      </w:tblGrid>
      <w:tr>
        <w:trPr>
          <w:trHeight w:val="486" w:hRule="exact"/>
        </w:trPr>
        <w:tc>
          <w:tcPr>
            <w:tcW w:w="1420" w:type="dxa"/>
            <w:tcBorders>
              <w:top w:val="nil" w:sz="6" w:space="0" w:color="auto"/>
              <w:left w:val="single" w:sz="7" w:space="0" w:color="808080"/>
              <w:bottom w:val="single" w:sz="7" w:space="0" w:color="2C2C2C"/>
              <w:right w:val="nil" w:sz="6" w:space="0" w:color="auto"/>
            </w:tcBorders>
          </w:tcPr>
          <w:p>
            <w:pPr>
              <w:pStyle w:val="TableParagraph"/>
              <w:spacing w:line="211" w:lineRule="exact"/>
              <w:ind w:left="23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14/08/014</w:t>
            </w:r>
          </w:p>
        </w:tc>
        <w:tc>
          <w:tcPr>
            <w:tcW w:w="1719" w:type="dxa"/>
            <w:tcBorders>
              <w:top w:val="nil" w:sz="6" w:space="0" w:color="auto"/>
              <w:left w:val="nil" w:sz="6" w:space="0" w:color="auto"/>
              <w:bottom w:val="single" w:sz="7" w:space="0" w:color="2C2C2C"/>
              <w:right w:val="nil" w:sz="6" w:space="0" w:color="auto"/>
            </w:tcBorders>
          </w:tcPr>
          <w:p>
            <w:pPr>
              <w:pStyle w:val="TableParagraph"/>
              <w:spacing w:line="241" w:lineRule="exact"/>
              <w:ind w:left="529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2,8760</w:t>
            </w:r>
          </w:p>
        </w:tc>
        <w:tc>
          <w:tcPr>
            <w:tcW w:w="1450" w:type="dxa"/>
            <w:tcBorders>
              <w:top w:val="nil" w:sz="6" w:space="0" w:color="auto"/>
              <w:left w:val="nil" w:sz="6" w:space="0" w:color="auto"/>
              <w:bottom w:val="single" w:sz="7" w:space="0" w:color="2C2C2C"/>
              <w:right w:val="nil" w:sz="6" w:space="0" w:color="auto"/>
            </w:tcBorders>
          </w:tcPr>
          <w:p>
            <w:pPr>
              <w:pStyle w:val="TableParagraph"/>
              <w:spacing w:line="211" w:lineRule="exact"/>
              <w:ind w:left="24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30/08/014</w:t>
            </w:r>
          </w:p>
        </w:tc>
        <w:tc>
          <w:tcPr>
            <w:tcW w:w="1704" w:type="dxa"/>
            <w:tcBorders>
              <w:top w:val="nil" w:sz="6" w:space="0" w:color="auto"/>
              <w:left w:val="nil" w:sz="6" w:space="0" w:color="auto"/>
              <w:bottom w:val="single" w:sz="7" w:space="0" w:color="2C2C2C"/>
              <w:right w:val="single" w:sz="7" w:space="0" w:color="2C2C2C"/>
            </w:tcBorders>
          </w:tcPr>
          <w:p>
            <w:pPr>
              <w:pStyle w:val="TableParagraph"/>
              <w:spacing w:line="241" w:lineRule="exact"/>
              <w:ind w:left="506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2,8871</w:t>
            </w:r>
          </w:p>
        </w:tc>
      </w:tr>
      <w:tr>
        <w:trPr>
          <w:trHeight w:val="299" w:hRule="exact"/>
        </w:trPr>
        <w:tc>
          <w:tcPr>
            <w:tcW w:w="142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15/08/014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2,8767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31/08/014</w:t>
            </w:r>
          </w:p>
        </w:tc>
        <w:tc>
          <w:tcPr>
            <w:tcW w:w="170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2,8878</w:t>
            </w:r>
          </w:p>
        </w:tc>
      </w:tr>
      <w:tr>
        <w:trPr>
          <w:trHeight w:val="329" w:hRule="exact"/>
        </w:trPr>
        <w:tc>
          <w:tcPr>
            <w:tcW w:w="142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16/08/014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2,8774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70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/>
        <w:pict>
          <v:group style="position:absolute;margin-left:145.890274pt;margin-top:-90.97554pt;width:310.2pt;height:15.05pt;mso-position-horizontal-relative:page;mso-position-vertical-relative:paragraph;z-index:-718072" coordorigin="2918,-1820" coordsize="6204,301">
            <v:group style="position:absolute;left:2926;top:-1535;width:1345;height:2" coordorigin="2926,-1535" coordsize="1345,2">
              <v:shape style="position:absolute;left:2926;top:-1535;width:1345;height:2" coordorigin="2926,-1535" coordsize="1345,0" path="m2926,-1535l4271,-1535e" filled="false" stroked="true" strokeweight=".847222pt" strokecolor="#808080">
                <v:path arrowok="t"/>
              </v:shape>
            </v:group>
            <v:group style="position:absolute;left:4264;top:-1811;width:2;height:284" coordorigin="4264,-1811" coordsize="2,284">
              <v:shape style="position:absolute;left:4264;top:-1811;width:2;height:284" coordorigin="4264,-1811" coordsize="0,284" path="m4264,-1811l4264,-1527e" filled="false" stroked="true" strokeweight=".847222pt" strokecolor="#808080">
                <v:path arrowok="t"/>
              </v:shape>
            </v:group>
            <v:group style="position:absolute;left:4316;top:-1565;width:1674;height:2" coordorigin="4316,-1565" coordsize="1674,2">
              <v:shape style="position:absolute;left:4316;top:-1565;width:1674;height:2" coordorigin="4316,-1565" coordsize="1674,0" path="m4316,-1565l5990,-1565e" filled="false" stroked="true" strokeweight=".847222pt" strokecolor="#808080">
                <v:path arrowok="t"/>
              </v:shape>
            </v:group>
            <v:group style="position:absolute;left:5982;top:-1811;width:2;height:254" coordorigin="5982,-1811" coordsize="2,254">
              <v:shape style="position:absolute;left:5982;top:-1811;width:2;height:254" coordorigin="5982,-1811" coordsize="0,254" path="m5982,-1811l5982,-1557e" filled="false" stroked="true" strokeweight=".847222pt" strokecolor="#808080">
                <v:path arrowok="t"/>
              </v:shape>
            </v:group>
            <v:group style="position:absolute;left:4324;top:-1811;width:2;height:254" coordorigin="4324,-1811" coordsize="2,254">
              <v:shape style="position:absolute;left:4324;top:-1811;width:2;height:254" coordorigin="4324,-1811" coordsize="0,254" path="m4324,-1811l4324,-1557e" filled="false" stroked="true" strokeweight=".847222pt" strokecolor="#2c2c2c">
                <v:path arrowok="t"/>
              </v:shape>
            </v:group>
            <v:group style="position:absolute;left:6035;top:-1535;width:1405;height:2" coordorigin="6035,-1535" coordsize="1405,2">
              <v:shape style="position:absolute;left:6035;top:-1535;width:1405;height:2" coordorigin="6035,-1535" coordsize="1405,0" path="m6035,-1535l7439,-1535e" filled="false" stroked="true" strokeweight=".847222pt" strokecolor="#808080">
                <v:path arrowok="t"/>
              </v:shape>
            </v:group>
            <v:group style="position:absolute;left:7432;top:-1811;width:2;height:284" coordorigin="7432,-1811" coordsize="2,284">
              <v:shape style="position:absolute;left:7432;top:-1811;width:2;height:284" coordorigin="7432,-1811" coordsize="0,284" path="m7432,-1811l7432,-1527e" filled="false" stroked="true" strokeweight=".847222pt" strokecolor="#808080">
                <v:path arrowok="t"/>
              </v:shape>
            </v:group>
            <v:group style="position:absolute;left:6042;top:-1811;width:2;height:284" coordorigin="6042,-1811" coordsize="2,284">
              <v:shape style="position:absolute;left:6042;top:-1811;width:2;height:284" coordorigin="6042,-1811" coordsize="0,284" path="m6042,-1811l6042,-1527e" filled="false" stroked="true" strokeweight=".847222pt" strokecolor="#2c2c2c">
                <v:path arrowok="t"/>
              </v:shape>
            </v:group>
            <v:group style="position:absolute;left:7484;top:-1565;width:1629;height:2" coordorigin="7484,-1565" coordsize="1629,2">
              <v:shape style="position:absolute;left:7484;top:-1565;width:1629;height:2" coordorigin="7484,-1565" coordsize="1629,0" path="m7484,-1565l9113,-1565e" filled="false" stroked="true" strokeweight=".847222pt" strokecolor="#808080">
                <v:path arrowok="t"/>
              </v:shape>
            </v:group>
            <v:group style="position:absolute;left:7492;top:-1811;width:2;height:254" coordorigin="7492,-1811" coordsize="2,254">
              <v:shape style="position:absolute;left:7492;top:-1811;width:2;height:254" coordorigin="7492,-1811" coordsize="0,254" path="m7492,-1811l7492,-1557e" filled="false" stroked="true" strokeweight=".847222pt" strokecolor="#2c2c2c">
                <v:path arrowok="t"/>
              </v:shape>
            </v:group>
            <w10:wrap type="none"/>
          </v:group>
        </w:pict>
      </w:r>
      <w:r>
        <w:rPr>
          <w:rFonts w:ascii="Arial"/>
          <w:b/>
          <w:sz w:val="22"/>
        </w:rPr>
        <w:t>SETIEMBRE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2,8885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2,8992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2,8892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2,9000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2,8899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2,9007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2,8913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2,9021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2,8920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2,9028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2,9036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2,9043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2,9050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2,9057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11/09/014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2,9065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2,8963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2,9072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2,8971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2,9079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2,8978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2,9086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15/09/014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2,8985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30/09/014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2,9094</w:t>
            </w:r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OCTUBRE</w:t>
      </w:r>
      <w:r>
        <w:rPr>
          <w:rFonts w:ascii="Arial"/>
          <w:b/>
          <w:spacing w:val="-17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2,9242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2,9252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2,9115</w:t>
            </w:r>
            <w:r>
              <w:rPr>
                <w:rFonts w:ascii="Arial"/>
                <w:sz w:val="22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2,9261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2,9123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2,9271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2,9280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2,9289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2,9149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2,9299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2,9308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2,9318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2,9327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11/10/014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2,9186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2,9336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2,9196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2,9346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2,9355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2,9365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2,9224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31/10/014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39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2,9374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16/10/014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39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2,9233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NOVIEMBRE</w:t>
      </w:r>
      <w:r>
        <w:rPr>
          <w:rFonts w:ascii="Arial"/>
          <w:b/>
          <w:spacing w:val="-20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232" w:hRule="exact"/>
        </w:trPr>
        <w:tc>
          <w:tcPr>
            <w:tcW w:w="6232" w:type="dxa"/>
            <w:gridSpan w:val="4"/>
            <w:tcBorders>
              <w:top w:val="nil" w:sz="6" w:space="0" w:color="auto"/>
              <w:left w:val="single" w:sz="7" w:space="0" w:color="808080"/>
              <w:bottom w:val="single" w:sz="7" w:space="0" w:color="2C2C2C"/>
              <w:right w:val="single" w:sz="7" w:space="0" w:color="2C2C2C"/>
            </w:tcBorders>
          </w:tcPr>
          <w:p>
            <w:pPr/>
          </w:p>
        </w:tc>
      </w:tr>
      <w:tr>
        <w:trPr>
          <w:trHeight w:val="299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01/11/014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2,9384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16/11/014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2,9485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02/11/014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2,9393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17/11/014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2,9490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03/11/014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18/11/014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2,9496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04/11/014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19/11/014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2,9502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05/11/014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20/11/014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2,9508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06/11/014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21/11/014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2,9513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07/11/014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22/11/014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2,9519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08/11/014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23/11/014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2,9525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09/11/014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24/11/014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10/11/014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2,9450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25/11/014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5"/>
                <w:sz w:val="22"/>
              </w:rPr>
              <w:t>11/11/014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2,9456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26/11/014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2,9542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12/11/014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27/11/014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2,9548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13/11/014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28/11/014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2,9554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14/11/014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2,9473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29/11/014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2,9560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15/11/014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2,9479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1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30/11/014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2,9566</w:t>
            </w:r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3376" w:right="3357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DICIEMBRE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2014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01/12/014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2,9571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17/12/014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02/12/014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18/12/014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03/12/014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2,9583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19/12/014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04/12/014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20/12/014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05/12/014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2,9595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21/12/014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06/12/014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22/12/014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2,9619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07/12/014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23/12/014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08/12/014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2,9599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24/12/014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09/12/014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25/12/014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10/12/014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26/12/014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8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2"/>
                <w:sz w:val="22"/>
              </w:rPr>
              <w:t>11/12/014</w:t>
            </w:r>
            <w:r>
              <w:rPr>
                <w:rFonts w:ascii="Arial"/>
                <w:sz w:val="22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27/12/014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2,9626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12/12/014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28/12/014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13/12/014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29/12/014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2,9629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14/12/014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30/12/014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17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15/12/014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0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3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31/12/014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exact"/>
              <w:ind w:left="46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2,9632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204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z w:val="22"/>
              </w:rPr>
              <w:t>1612/014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exact"/>
              <w:ind w:left="49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3"/>
                <w:sz w:val="22"/>
              </w:rPr>
              <w:t>2,9611</w:t>
            </w:r>
            <w:r>
              <w:rPr>
                <w:rFonts w:ascii="Arial"/>
                <w:sz w:val="22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2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ENERO</w:t>
      </w:r>
      <w:r>
        <w:rPr>
          <w:rFonts w:ascii="Arial"/>
          <w:b/>
          <w:spacing w:val="-14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2,9578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2,9573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2,9568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2,9563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2,9558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2,9553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2,9629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2,9548</w:t>
            </w:r>
          </w:p>
        </w:tc>
      </w:tr>
      <w:tr>
        <w:trPr>
          <w:trHeight w:val="247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>
              <w:pStyle w:val="TableParagraph"/>
              <w:spacing w:line="205" w:lineRule="exact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08/01/015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>
              <w:pStyle w:val="TableParagraph"/>
              <w:spacing w:line="205" w:lineRule="exact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24/01/015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6"/>
          <w:szCs w:val="6"/>
        </w:rPr>
      </w:pPr>
    </w:p>
    <w:p>
      <w:pPr>
        <w:tabs>
          <w:tab w:pos="4354" w:val="left" w:leader="none"/>
        </w:tabs>
        <w:spacing w:line="40" w:lineRule="atLeast"/>
        <w:ind w:left="1246" w:right="0" w:firstLine="0"/>
        <w:rPr>
          <w:rFonts w:ascii="Arial" w:hAnsi="Arial" w:cs="Arial" w:eastAsia="Arial"/>
          <w:sz w:val="4"/>
          <w:szCs w:val="4"/>
        </w:rPr>
      </w:pPr>
      <w:r>
        <w:rPr>
          <w:rFonts w:ascii="Arial"/>
          <w:sz w:val="4"/>
        </w:rPr>
        <w:pict>
          <v:group style="width:.75pt;height:2.25pt;mso-position-horizontal-relative:char;mso-position-vertical-relative:line" coordorigin="0,0" coordsize="15,45">
            <v:group style="position:absolute;left:0;top:0;width:15;height:45" coordorigin="0,0" coordsize="15,45">
              <v:shape style="position:absolute;left:0;top:0;width:15;height:45" coordorigin="0,0" coordsize="15,45" path="m0,45l0,0,15,0,15,30,0,45xe" filled="true" fillcolor="#2c2c2c" stroked="false">
                <v:path arrowok="t"/>
                <v:fill type="solid"/>
              </v:shape>
            </v:group>
          </v:group>
        </w:pict>
      </w:r>
      <w:r>
        <w:rPr>
          <w:rFonts w:ascii="Arial"/>
          <w:sz w:val="4"/>
        </w:rPr>
      </w:r>
      <w:r>
        <w:rPr>
          <w:rFonts w:ascii="Arial"/>
          <w:sz w:val="4"/>
        </w:rPr>
        <w:tab/>
      </w:r>
      <w:r>
        <w:rPr>
          <w:rFonts w:ascii="Arial"/>
          <w:sz w:val="4"/>
        </w:rPr>
        <w:pict>
          <v:group style="width:.75pt;height:2.25pt;mso-position-horizontal-relative:char;mso-position-vertical-relative:line" coordorigin="0,0" coordsize="15,45">
            <v:group style="position:absolute;left:0;top:0;width:15;height:45" coordorigin="0,0" coordsize="15,45">
              <v:shape style="position:absolute;left:0;top:0;width:15;height:45" coordorigin="0,0" coordsize="15,45" path="m0,45l0,0,15,0,15,30,0,45xe" filled="true" fillcolor="#2c2c2c" stroked="false">
                <v:path arrowok="t"/>
                <v:fill type="solid"/>
              </v:shape>
            </v:group>
          </v:group>
        </w:pict>
      </w:r>
      <w:r>
        <w:rPr>
          <w:rFonts w:ascii="Arial"/>
          <w:sz w:val="4"/>
        </w:rPr>
      </w:r>
    </w:p>
    <w:p>
      <w:pPr>
        <w:spacing w:after="0" w:line="40" w:lineRule="atLeast"/>
        <w:rPr>
          <w:rFonts w:ascii="Arial" w:hAnsi="Arial" w:cs="Arial" w:eastAsia="Arial"/>
          <w:sz w:val="4"/>
          <w:szCs w:val="4"/>
        </w:rPr>
        <w:sectPr>
          <w:pgSz w:w="11900" w:h="16840"/>
          <w:pgMar w:top="500" w:bottom="280" w:left="1680" w:right="1680"/>
        </w:sectPr>
      </w:pPr>
    </w:p>
    <w:p>
      <w:pPr>
        <w:spacing w:before="74"/>
        <w:ind w:left="0" w:right="0" w:firstLine="0"/>
        <w:jc w:val="right"/>
        <w:rPr>
          <w:rFonts w:ascii="Arial" w:hAnsi="Arial" w:cs="Arial" w:eastAsia="Arial"/>
          <w:sz w:val="20"/>
          <w:szCs w:val="20"/>
        </w:rPr>
      </w:pPr>
      <w:r>
        <w:rPr/>
        <w:pict>
          <v:shape style="position:absolute;margin-left:143.274994pt;margin-top:.326514pt;width:317.350pt;height:133.9pt;mso-position-horizontal-relative:page;mso-position-vertical-relative:paragraph;z-index:24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90"/>
                    <w:gridCol w:w="1719"/>
                    <w:gridCol w:w="1450"/>
                    <w:gridCol w:w="1674"/>
                  </w:tblGrid>
                  <w:tr>
                    <w:trPr>
                      <w:trHeight w:val="149" w:hRule="exact"/>
                    </w:trPr>
                    <w:tc>
                      <w:tcPr>
                        <w:tcW w:w="1390" w:type="dxa"/>
                        <w:vMerge w:val="restart"/>
                        <w:tcBorders>
                          <w:top w:val="single" w:sz="31" w:space="0" w:color="2C2C2C"/>
                          <w:left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06" w:lineRule="exact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09/01/015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7" w:space="0" w:color="2C2C2C"/>
                          <w:left w:val="single" w:sz="31" w:space="0" w:color="808080"/>
                          <w:bottom w:val="single" w:sz="7" w:space="0" w:color="808080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116" w:lineRule="exact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2,9624</w:t>
                        </w:r>
                      </w:p>
                    </w:tc>
                    <w:tc>
                      <w:tcPr>
                        <w:tcW w:w="1450" w:type="dxa"/>
                        <w:vMerge w:val="restart"/>
                        <w:tcBorders>
                          <w:top w:val="single" w:sz="31" w:space="0" w:color="2C2C2C"/>
                          <w:left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06" w:lineRule="exact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25/01/015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7" w:space="0" w:color="2C2C2C"/>
                          <w:left w:val="single" w:sz="31" w:space="0" w:color="808080"/>
                          <w:bottom w:val="single" w:sz="7" w:space="0" w:color="808080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116" w:lineRule="exact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2,9543</w:t>
                        </w:r>
                      </w:p>
                    </w:tc>
                  </w:tr>
                  <w:tr>
                    <w:trPr>
                      <w:trHeight w:val="149" w:hRule="exact"/>
                    </w:trPr>
                    <w:tc>
                      <w:tcPr>
                        <w:tcW w:w="1390" w:type="dxa"/>
                        <w:vMerge/>
                        <w:tcBorders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9" w:type="dxa"/>
                        <w:tcBorders>
                          <w:top w:val="single" w:sz="7" w:space="0" w:color="808080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0" w:type="dxa"/>
                        <w:vMerge/>
                        <w:tcBorders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4" w:type="dxa"/>
                        <w:tcBorders>
                          <w:top w:val="single" w:sz="7" w:space="0" w:color="808080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10/01/015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2,9614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26/01/015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2,9532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25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pacing w:val="-2"/>
                            <w:sz w:val="20"/>
                          </w:rPr>
                          <w:t>11/01/015</w:t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2,9609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27/01/015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2,9527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12/01/015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2,9603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28/01/015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2,9522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13/01/015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2,9598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29/01/015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2,9517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14/01/015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2,9593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30/01/015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2,9512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15/01/015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2,9588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4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31/01/015</w:t>
                        </w:r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2C2C2C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49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2,9507</w:t>
                        </w:r>
                      </w:p>
                    </w:tc>
                  </w:tr>
                  <w:tr>
                    <w:trPr>
                      <w:trHeight w:val="329" w:hRule="exact"/>
                    </w:trPr>
                    <w:tc>
                      <w:tcPr>
                        <w:tcW w:w="139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80808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16/01/015</w:t>
                        </w:r>
                      </w:p>
                    </w:tc>
                    <w:tc>
                      <w:tcPr>
                        <w:tcW w:w="1719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808080"/>
                          <w:right w:val="single" w:sz="31" w:space="0" w:color="2C2C2C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21" w:right="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2,9583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31" w:space="0" w:color="2C2C2C"/>
                          <w:left w:val="single" w:sz="31" w:space="0" w:color="2C2C2C"/>
                          <w:bottom w:val="single" w:sz="31" w:space="0" w:color="808080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4" w:type="dxa"/>
                        <w:tcBorders>
                          <w:top w:val="single" w:sz="31" w:space="0" w:color="2C2C2C"/>
                          <w:left w:val="single" w:sz="31" w:space="0" w:color="808080"/>
                          <w:bottom w:val="single" w:sz="31" w:space="0" w:color="808080"/>
                          <w:right w:val="single" w:sz="31" w:space="0" w:color="80808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w w:val="95"/>
          <w:sz w:val="20"/>
        </w:rPr>
        <w:t>2,9619</w:t>
      </w:r>
      <w:r>
        <w:rPr>
          <w:rFonts w:ascii="Arial"/>
          <w:sz w:val="20"/>
        </w:rPr>
      </w:r>
    </w:p>
    <w:p>
      <w:pPr>
        <w:spacing w:before="74"/>
        <w:ind w:left="884" w:right="0" w:firstLine="0"/>
        <w:jc w:val="center"/>
        <w:rPr>
          <w:rFonts w:ascii="Arial" w:hAnsi="Arial" w:cs="Arial" w:eastAsia="Arial"/>
          <w:sz w:val="20"/>
          <w:szCs w:val="20"/>
        </w:rPr>
      </w:pPr>
      <w:r>
        <w:rPr/>
        <w:br w:type="column"/>
      </w:r>
      <w:r>
        <w:rPr>
          <w:rFonts w:ascii="Arial"/>
          <w:sz w:val="20"/>
        </w:rPr>
        <w:t>2,9538</w:t>
      </w:r>
      <w:r>
        <w:rPr>
          <w:rFonts w:ascii="Arial"/>
          <w:sz w:val="20"/>
        </w:rPr>
      </w:r>
    </w:p>
    <w:p>
      <w:pPr>
        <w:spacing w:after="0"/>
        <w:jc w:val="center"/>
        <w:rPr>
          <w:rFonts w:ascii="Arial" w:hAnsi="Arial" w:cs="Arial" w:eastAsia="Arial"/>
          <w:sz w:val="20"/>
          <w:szCs w:val="20"/>
        </w:rPr>
        <w:sectPr>
          <w:type w:val="continuous"/>
          <w:pgSz w:w="11900" w:h="16840"/>
          <w:pgMar w:top="120" w:bottom="280" w:left="1680" w:right="1680"/>
          <w:cols w:num="2" w:equalWidth="0">
            <w:col w:w="3783" w:space="40"/>
            <w:col w:w="4717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sz w:val="20"/>
          <w:szCs w:val="20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FEBRERO</w:t>
      </w:r>
      <w:r>
        <w:rPr>
          <w:rFonts w:ascii="Arial"/>
          <w:b/>
          <w:spacing w:val="-17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2,9714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2,9497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2,9737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2,9492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2,9761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2,9487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2,9784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2,9482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2,9807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2,9831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2,9528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2,9854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2,9878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2,9575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2,9901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2,9598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2,9925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11/02/015</w:t>
            </w:r>
            <w:r>
              <w:rPr>
                <w:rFonts w:ascii="Arial"/>
                <w:sz w:val="20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2,9948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2,9972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2,9995</w:t>
            </w:r>
          </w:p>
        </w:tc>
      </w:tr>
      <w:tr>
        <w:trPr>
          <w:trHeight w:val="329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1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14/02/015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52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2,9691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5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28/02/015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5"/>
              <w:ind w:left="4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3,0019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MARZO</w:t>
      </w:r>
      <w:r>
        <w:rPr>
          <w:rFonts w:ascii="Arial"/>
          <w:b/>
          <w:spacing w:val="-14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3,0042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3,0265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3,0066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3,0276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3,0089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3,0286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3,0113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3,0137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3,0308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3,0180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3,0190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3,0383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3,0222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3,0393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type w:val="continuous"/>
          <w:pgSz w:w="11900" w:h="16840"/>
          <w:pgMar w:top="120" w:bottom="280" w:left="1680" w:right="1680"/>
        </w:sect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5"/>
          <w:szCs w:val="5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14/03/2015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3,0233</w:t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30/03/2015</w:t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3,0415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3,0254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ABRIL</w:t>
      </w:r>
      <w:r>
        <w:rPr>
          <w:rFonts w:ascii="Arial"/>
          <w:b/>
          <w:spacing w:val="-13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3,0547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3,0436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3,0447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3,0458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3,0476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3,0583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3,0483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3,0590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3,0597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3,0497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3,0604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3,0611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3,0519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3,0640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3,0540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3,0647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7"/>
          <w:sz w:val="22"/>
        </w:rPr>
        <w:t>MAYO</w:t>
      </w:r>
      <w:r>
        <w:rPr>
          <w:rFonts w:ascii="Arial"/>
          <w:b/>
          <w:spacing w:val="51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3,0654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3,0750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3,0661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3,0755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3,0668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3,0761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3,0675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3,0772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3,0783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3,0699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3,0705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3,0795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3,0800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3,0716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3,0806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3,0812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3,0727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3,0817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3,0738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3,0744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JUNIO</w:t>
      </w:r>
      <w:r>
        <w:rPr>
          <w:rFonts w:ascii="Arial"/>
          <w:b/>
          <w:spacing w:val="47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spacing w:line="20" w:lineRule="atLeast"/>
        <w:ind w:left="1178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316.2pt;height:.85pt;mso-position-horizontal-relative:char;mso-position-vertical-relative:line" coordorigin="0,0" coordsize="6324,17">
            <v:group style="position:absolute;left:8;top:8;width:6307;height:2" coordorigin="8,8" coordsize="6307,2">
              <v:shape style="position:absolute;left:8;top:8;width:6307;height:2" coordorigin="8,8" coordsize="6307,0" path="m8,8l6315,8e" filled="false" stroked="true" strokeweight=".849209pt" strokecolor="#808080">
                <v:path arrowok="t"/>
              </v:shape>
            </v:group>
            <v:group style="position:absolute;left:6300;top:1;width:15;height:15" coordorigin="6300,1" coordsize="15,15">
              <v:shape style="position:absolute;left:6300;top:1;width:15;height:15" coordorigin="6300,1" coordsize="15,15" path="m6315,16l6300,16,6315,1,6315,16xe" filled="true" fillcolor="#2c2c2c" stroked="false">
                <v:path arrowok="t"/>
                <v:fill type="solid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pgSz w:w="11900" w:h="16840"/>
          <w:pgMar w:top="560" w:bottom="280" w:left="1680" w:right="1680"/>
        </w:sect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5"/>
          <w:szCs w:val="5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38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3,0834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3,0912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3,0840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3,0917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3,0846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3,0922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3,0851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3,0927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3,0933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3,0862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3,0938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3,0867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3,0943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3,0872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3,0948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3,0877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3,0953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3,0882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3,0958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3,0887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3,0963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3,0892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3,0968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3,0897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3,0973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3,0902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3,0983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JULIO</w:t>
      </w:r>
      <w:r>
        <w:rPr>
          <w:rFonts w:ascii="Arial"/>
          <w:b/>
          <w:spacing w:val="47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3,0988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3,1062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3,0998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3,1071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3,1075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3,1080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3,1084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3,1089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3,1093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3,1026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3,1098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3,1030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3,1102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3,1035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3,1107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3,1039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10"/>
                <w:sz w:val="24"/>
              </w:rPr>
              <w:t>3,1111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3,1044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5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7"/>
                <w:sz w:val="24"/>
              </w:rPr>
              <w:t>3,1116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3,1048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3,1120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3,1053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3,1125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3,1057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AGOSTO</w:t>
      </w:r>
      <w:r>
        <w:rPr>
          <w:rFonts w:ascii="Arial"/>
          <w:b/>
          <w:spacing w:val="44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568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5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3,1129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3,1293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3,1134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3,1305</w:t>
            </w:r>
          </w:p>
        </w:tc>
      </w:tr>
      <w:tr>
        <w:trPr>
          <w:trHeight w:val="31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3,1139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3,1318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60" w:bottom="280" w:left="1680" w:right="168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5"/>
          <w:szCs w:val="5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14" w:hRule="exact"/>
        </w:trPr>
        <w:tc>
          <w:tcPr>
            <w:tcW w:w="139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04/08/2015</w:t>
            </w:r>
          </w:p>
        </w:tc>
        <w:tc>
          <w:tcPr>
            <w:tcW w:w="171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3,1143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20/08/2015</w:t>
            </w:r>
          </w:p>
        </w:tc>
        <w:tc>
          <w:tcPr>
            <w:tcW w:w="167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3,1330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3,1148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3,1342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3,1160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3,1354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3,1172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3,1366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3,1184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3,1378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3,1196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3,1391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3,1208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3,1403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3,1221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3,1415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3,1233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3,1427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3,1245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3,1257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3,1452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3,1269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31/08/2015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3,1464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16/08/2015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3,1281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SETIEMBRE</w:t>
      </w:r>
      <w:r>
        <w:rPr>
          <w:rFonts w:ascii="Arial"/>
          <w:b/>
          <w:spacing w:val="41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3,1476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3,1661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3,1488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3,1673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3,1500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3,1686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3,1513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3,1698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3,1525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3,1710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3,1537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3,1723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3,1550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3,1735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3,1562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3,1748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3,1574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3,1760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3,1587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3,1773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3,1599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3,1785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3,1611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3,1797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3,1624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3,1810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3,1636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3,1822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3,1649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3,1835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40" w:bottom="280" w:left="1680" w:right="1680"/>
        </w:sectPr>
      </w:pPr>
    </w:p>
    <w:p>
      <w:pPr>
        <w:spacing w:before="56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OCTUBRE</w:t>
      </w:r>
      <w:r>
        <w:rPr>
          <w:rFonts w:ascii="Arial"/>
          <w:b/>
          <w:spacing w:val="-17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3,1982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3,1860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3,1989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3,1872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3,1996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3,1885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3,2003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3,1897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3,2010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3,1904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3,2018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3,1911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3,2025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3,1918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3,2032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3,1925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3,2046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3,1939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3,2053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3,2060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3,1954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3,2067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3,1961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3,2074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3,1968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3,2081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3,1975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before="71"/>
        <w:ind w:left="1810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NOVIEMBRE</w:t>
      </w:r>
      <w:r>
        <w:rPr>
          <w:rFonts w:ascii="Arial"/>
          <w:b/>
          <w:spacing w:val="-20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3,2089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3,2188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3,2096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3,2194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3,2103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3,2200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3,2110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3,2207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3,2117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3,2213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3,2123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3,2220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3,2130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3,2226</w:t>
            </w:r>
          </w:p>
        </w:tc>
      </w:tr>
      <w:tr>
        <w:trPr>
          <w:trHeight w:val="31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3,2136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3,2232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96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  <w:r>
        <w:rPr/>
        <w:pict>
          <v:group style="position:absolute;margin-left:218.794434pt;margin-top:808.351501pt;width:.75pt;height:5.25pt;mso-position-horizontal-relative:page;mso-position-vertical-relative:page;z-index:-717952" coordorigin="4376,16167" coordsize="15,105">
            <v:shape style="position:absolute;left:4376;top:16167;width:15;height:105" coordorigin="4376,16167" coordsize="15,105" path="m4391,16272l4376,16272,4376,16182,4391,16167,439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08.351501pt;width:.75pt;height:5.25pt;mso-position-horizontal-relative:page;mso-position-vertical-relative:page;z-index:-717928" coordorigin="5975,16167" coordsize="15,105">
            <v:shape style="position:absolute;left:5975;top:16167;width:15;height:105" coordorigin="5975,16167" coordsize="15,105" path="m5990,16272l5975,16272,5975,16182,5990,16167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5.71109pt;margin-top:808.351501pt;width:.75pt;height:5.25pt;mso-position-horizontal-relative:page;mso-position-vertical-relative:page;z-index:-717904" coordorigin="7514,16167" coordsize="15,105">
            <v:shape style="position:absolute;left:7514;top:16167;width:15;height:105" coordorigin="7514,16167" coordsize="15,105" path="m7529,16272l7514,16272,7514,16182,7529,16167,752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08.351501pt;width:.75pt;height:5.25pt;mso-position-horizontal-relative:page;mso-position-vertical-relative:page;z-index:-717880" coordorigin="9098,16167" coordsize="15,105">
            <v:shape style="position:absolute;left:9098;top:16167;width:15;height:105" coordorigin="9098,16167" coordsize="15,105" path="m9113,16272l9098,16272,9098,16182,9113,16167,9113,16272xe" filled="true" fillcolor="#808080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14" w:hRule="exact"/>
        </w:trPr>
        <w:tc>
          <w:tcPr>
            <w:tcW w:w="150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3,2143</w:t>
            </w:r>
          </w:p>
        </w:tc>
        <w:tc>
          <w:tcPr>
            <w:tcW w:w="153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3,2245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3,2155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3,2252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3,2162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3,2258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3,2168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3,2265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3,2175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3,2271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3,2181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3,2278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193"/>
        <w:ind w:left="1811" w:right="1791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DICIEMBRE</w:t>
      </w:r>
      <w:r>
        <w:rPr>
          <w:rFonts w:ascii="Arial"/>
          <w:b/>
          <w:spacing w:val="-19"/>
          <w:sz w:val="22"/>
        </w:rPr>
        <w:t> </w:t>
      </w:r>
      <w:r>
        <w:rPr>
          <w:rFonts w:ascii="Arial"/>
          <w:b/>
          <w:sz w:val="22"/>
        </w:rPr>
        <w:t>2015</w:t>
      </w:r>
      <w:r>
        <w:rPr>
          <w:rFonts w:ascii="Arial"/>
          <w:sz w:val="22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3"/>
          <w:szCs w:val="2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3,2284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3,2364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3,2290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3,2368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3,2297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3,2373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3,2303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3,2377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3,2310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3,2382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3,2386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3,2319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3,2391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3,2323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3,2395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3,2328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3,2400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3,2404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3,2337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3,2409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3,2341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3,2413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3,2346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3,2418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3,2350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3,2422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3,2355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31/12/2015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3,2426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16/12/2015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3,2359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195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15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3,2431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3,2380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3,2435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3,2374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3,2440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3,2368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3,2444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3,2363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3,2357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3,2443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3,2351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3,2437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3,2345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3,2334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3,2420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3,2328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3,2322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06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12/01/2016</w:t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3,2409</w:t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28/01/2016</w:t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3,2316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3,2403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3,2311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3,2397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3,2305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3,2299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3,2386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8"/>
          <w:szCs w:val="18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9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3,2294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3,2569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3,2288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3,2596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3,2623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3,2276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3,2650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3,2271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3,2678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3,2298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3,2705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3,2325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3,2732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3,2352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3,2759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3,2379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3,2787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3,2406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3,2814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11/02/2016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3,2433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4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3,2842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3,2460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3,2869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3,2487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3,2896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3,2514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29/02/2016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5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3,2924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15/02/2016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6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3,2541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201"/>
        <w:ind w:right="1791"/>
        <w:jc w:val="center"/>
        <w:rPr>
          <w:b w:val="0"/>
          <w:bCs w:val="0"/>
        </w:rPr>
      </w:pPr>
      <w:r>
        <w:rPr/>
        <w:t>MARZO</w:t>
      </w:r>
      <w:r>
        <w:rPr>
          <w:spacing w:val="51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3,2951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3,3266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3,2979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3,3283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3,3006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3,3300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3,3034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3,3317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3,3062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3,3334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3,3079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3,3351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3,3096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3,3368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3,3113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3,3385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3,3130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3,3402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3,3147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3,3419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3,3164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3,3437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3,3181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3,3454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3,3198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3,3471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3,3215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3,3488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3,3232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3,3505</w:t>
            </w:r>
          </w:p>
        </w:tc>
      </w:tr>
      <w:tr>
        <w:trPr>
          <w:trHeight w:val="31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3,3249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7"/>
          <w:szCs w:val="7"/>
        </w:rPr>
      </w:pPr>
    </w:p>
    <w:p>
      <w:pPr>
        <w:spacing w:line="60" w:lineRule="atLeast"/>
        <w:ind w:left="1178" w:right="0" w:firstLine="0"/>
        <w:rPr>
          <w:rFonts w:ascii="Arial" w:hAnsi="Arial" w:cs="Arial" w:eastAsia="Arial"/>
          <w:sz w:val="6"/>
          <w:szCs w:val="6"/>
        </w:rPr>
      </w:pPr>
      <w:r>
        <w:rPr>
          <w:rFonts w:ascii="Arial" w:hAnsi="Arial" w:cs="Arial" w:eastAsia="Arial"/>
          <w:sz w:val="6"/>
          <w:szCs w:val="6"/>
        </w:rPr>
        <w:pict>
          <v:group style="width:316.55pt;height:3.1pt;mso-position-horizontal-relative:char;mso-position-vertical-relative:line" coordorigin="0,0" coordsize="6331,62">
            <v:group style="position:absolute;left:8;top:38;width:6307;height:2" coordorigin="8,38" coordsize="6307,2">
              <v:shape style="position:absolute;left:8;top:38;width:6307;height:2" coordorigin="8,38" coordsize="6307,0" path="m8,38l6315,38e" filled="false" stroked="true" strokeweight=".847222pt" strokecolor="#2c2c2c">
                <v:path arrowok="t"/>
              </v:shape>
            </v:group>
            <v:group style="position:absolute;left:6300;top:16;width:15;height:30" coordorigin="6300,16" coordsize="15,30">
              <v:shape style="position:absolute;left:6300;top:16;width:15;height:30" coordorigin="6300,16" coordsize="15,30" path="m6300,31l6315,31e" filled="false" stroked="true" strokeweight="1.591801pt" strokecolor="#2c2c2c">
                <v:path arrowok="t"/>
              </v:shape>
            </v:group>
            <v:group style="position:absolute;left:8;top:16;width:15;height:30" coordorigin="8,16" coordsize="15,30">
              <v:shape style="position:absolute;left:8;top:16;width:15;height:30" coordorigin="8,16" coordsize="15,30" path="m8,46l8,16,23,16,23,31,8,46xe" filled="true" fillcolor="#808080" stroked="false">
                <v:path arrowok="t"/>
                <v:fill type="solid"/>
              </v:shape>
            </v:group>
          </v:group>
        </w:pict>
      </w:r>
      <w:r>
        <w:rPr>
          <w:rFonts w:ascii="Arial" w:hAnsi="Arial" w:cs="Arial" w:eastAsia="Arial"/>
          <w:sz w:val="6"/>
          <w:szCs w:val="6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212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14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3,3522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3,3719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3,3539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3,3730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3,3557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3,3742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3,3574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3,3754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3,3591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3,3765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3,3603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3,3777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3,3789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3,3800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3,3637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3,3812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3,3823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3,3661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3,3835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3,3672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3,3847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3,3684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3,3859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3,3695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3,3870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3,3707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3,3882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189"/>
        <w:ind w:left="1811" w:right="1791"/>
        <w:jc w:val="center"/>
        <w:rPr>
          <w:b w:val="0"/>
          <w:bCs w:val="0"/>
        </w:rPr>
      </w:pPr>
      <w:r>
        <w:rPr>
          <w:spacing w:val="-7"/>
        </w:rPr>
        <w:t>MAYO</w:t>
      </w:r>
      <w:r>
        <w:rPr>
          <w:spacing w:val="-10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3,3894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3,4000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3,3905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3,4005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3,3917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3,4010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3,3929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3,4015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3,3940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3,4020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3,3945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3,4026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3,3950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3,4031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3,3955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3,4036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3,3960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3,4041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3,3965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3,4046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3,3970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3,4051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3,3975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3,4056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3,3980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3,4061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3,3985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3,4066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3,3990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3,4071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3,3995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201"/>
        <w:ind w:left="795" w:right="839"/>
        <w:jc w:val="center"/>
        <w:rPr>
          <w:b w:val="0"/>
          <w:bCs w:val="0"/>
        </w:rPr>
      </w:pPr>
      <w:r>
        <w:rPr/>
        <w:t>JUNIO</w:t>
      </w:r>
      <w:r>
        <w:rPr>
          <w:spacing w:val="-14"/>
        </w:rPr>
        <w:t> </w:t>
      </w:r>
      <w:r>
        <w:rPr/>
        <w:t>2016</w:t>
      </w:r>
      <w:r>
        <w:rPr>
          <w:b w:val="0"/>
        </w:rPr>
      </w:r>
    </w:p>
    <w:p>
      <w:pPr>
        <w:spacing w:line="200" w:lineRule="atLeast"/>
        <w:ind w:left="1178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16.2pt;height:16.55pt;mso-position-horizontal-relative:char;mso-position-vertical-relative:line" coordorigin="0,0" coordsize="6324,331">
            <v:group style="position:absolute;left:8;top:16;width:6307;height:2" coordorigin="8,16" coordsize="6307,2">
              <v:shape style="position:absolute;left:8;top:16;width:6307;height:2" coordorigin="8,16" coordsize="6307,0" path="m8,16l6315,16e" filled="false" stroked="true" strokeweight=".847222pt" strokecolor="#808080">
                <v:path arrowok="t"/>
              </v:shape>
            </v:group>
            <v:group style="position:absolute;left:6308;top:8;width:2;height:314" coordorigin="6308,8" coordsize="2,314">
              <v:shape style="position:absolute;left:6308;top:8;width:2;height:314" coordorigin="6308,8" coordsize="0,314" path="m6308,8l6308,322e" filled="false" stroked="true" strokeweight=".847222pt" strokecolor="#2c2c2c">
                <v:path arrowok="t"/>
              </v:shape>
            </v:group>
            <v:group style="position:absolute;left:16;top:8;width:2;height:314" coordorigin="16,8" coordsize="2,314">
              <v:shape style="position:absolute;left:16;top:8;width:2;height:314" coordorigin="16,8" coordsize="0,314" path="m16,8l16,322e" filled="false" stroked="true" strokeweight=".847222pt" strokecolor="#808080">
                <v:path arrowok="t"/>
              </v:shape>
            </v:group>
            <v:group style="position:absolute;left:68;top:76;width:6187;height:2" coordorigin="68,76" coordsize="6187,2">
              <v:shape style="position:absolute;left:68;top:76;width:6187;height:2" coordorigin="68,76" coordsize="6187,0" path="m68,76l6255,76e" filled="false" stroked="true" strokeweight=".847222pt" strokecolor="#2c2c2c">
                <v:path arrowok="t"/>
              </v:shape>
            </v:group>
            <v:group style="position:absolute;left:1525;top:68;width:2;height:255" coordorigin="1525,68" coordsize="2,255">
              <v:shape style="position:absolute;left:1525;top:68;width:2;height:255" coordorigin="1525,68" coordsize="0,255" path="m1525,68l1525,322e" filled="false" stroked="true" strokeweight=".847222pt" strokecolor="#808080">
                <v:path arrowok="t"/>
              </v:shape>
            </v:group>
            <v:group style="position:absolute;left:76;top:68;width:2;height:255" coordorigin="76,68" coordsize="2,255">
              <v:shape style="position:absolute;left:76;top:68;width:2;height:255" coordorigin="76,68" coordsize="0,255" path="m76,68l76,322e" filled="false" stroked="true" strokeweight=".847222pt" strokecolor="#2c2c2c">
                <v:path arrowok="t"/>
              </v:shape>
            </v:group>
            <v:group style="position:absolute;left:3124;top:68;width:2;height:255" coordorigin="3124,68" coordsize="2,255">
              <v:shape style="position:absolute;left:3124;top:68;width:2;height:255" coordorigin="3124,68" coordsize="0,255" path="m3124,68l3124,322e" filled="false" stroked="true" strokeweight=".847222pt" strokecolor="#808080">
                <v:path arrowok="t"/>
              </v:shape>
            </v:group>
            <v:group style="position:absolute;left:1585;top:68;width:2;height:255" coordorigin="1585,68" coordsize="2,255">
              <v:shape style="position:absolute;left:1585;top:68;width:2;height:255" coordorigin="1585,68" coordsize="0,255" path="m1585,68l1585,322e" filled="false" stroked="true" strokeweight=".847222pt" strokecolor="#2c2c2c">
                <v:path arrowok="t"/>
              </v:shape>
            </v:group>
            <v:group style="position:absolute;left:4664;top:68;width:2;height:255" coordorigin="4664,68" coordsize="2,255">
              <v:shape style="position:absolute;left:4664;top:68;width:2;height:255" coordorigin="4664,68" coordsize="0,255" path="m4664,68l4664,322e" filled="false" stroked="true" strokeweight=".847222pt" strokecolor="#808080">
                <v:path arrowok="t"/>
              </v:shape>
            </v:group>
            <v:group style="position:absolute;left:3184;top:68;width:2;height:255" coordorigin="3184,68" coordsize="2,255">
              <v:shape style="position:absolute;left:3184;top:68;width:2;height:255" coordorigin="3184,68" coordsize="0,255" path="m3184,68l3184,322e" filled="false" stroked="true" strokeweight=".847222pt" strokecolor="#2c2c2c">
                <v:path arrowok="t"/>
              </v:shape>
            </v:group>
            <v:group style="position:absolute;left:6248;top:68;width:2;height:255" coordorigin="6248,68" coordsize="2,255">
              <v:shape style="position:absolute;left:6248;top:68;width:2;height:255" coordorigin="6248,68" coordsize="0,255" path="m6248,68l6248,322e" filled="false" stroked="true" strokeweight=".847222pt" strokecolor="#808080">
                <v:path arrowok="t"/>
              </v:shape>
            </v:group>
            <v:group style="position:absolute;left:4723;top:68;width:2;height:255" coordorigin="4723,68" coordsize="2,255">
              <v:shape style="position:absolute;left:4723;top:68;width:2;height:255" coordorigin="4723,68" coordsize="0,255" path="m4723,68l4723,322e" filled="false" stroked="true" strokeweight=".847222pt" strokecolor="#2c2c2c">
                <v:path arrowok="t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after="0" w:line="200" w:lineRule="atLeast"/>
        <w:rPr>
          <w:rFonts w:ascii="Arial" w:hAnsi="Arial" w:cs="Arial" w:eastAsia="Arial"/>
          <w:sz w:val="20"/>
          <w:szCs w:val="20"/>
        </w:rPr>
        <w:sectPr>
          <w:pgSz w:w="11900" w:h="16840"/>
          <w:pgMar w:top="48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  <w:r>
        <w:rPr/>
        <w:pict>
          <v:group style="position:absolute;margin-left:218.794434pt;margin-top:808.35144pt;width:.75pt;height:5.25pt;mso-position-horizontal-relative:page;mso-position-vertical-relative:page;z-index:-717808" coordorigin="4376,16167" coordsize="15,105">
            <v:shape style="position:absolute;left:4376;top:16167;width:15;height:105" coordorigin="4376,16167" coordsize="15,105" path="m4391,16272l4376,16272,4376,16182,4391,16167,4391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8.747223pt;margin-top:808.35144pt;width:.75pt;height:5.25pt;mso-position-horizontal-relative:page;mso-position-vertical-relative:page;z-index:-717784" coordorigin="5975,16167" coordsize="15,105">
            <v:shape style="position:absolute;left:5975;top:16167;width:15;height:105" coordorigin="5975,16167" coordsize="15,105" path="m5990,16272l5975,16272,5975,16182,5990,16167,5990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5.71109pt;margin-top:808.35144pt;width:.75pt;height:5.25pt;mso-position-horizontal-relative:page;mso-position-vertical-relative:page;z-index:-717760" coordorigin="7514,16167" coordsize="15,105">
            <v:shape style="position:absolute;left:7514;top:16167;width:15;height:105" coordorigin="7514,16167" coordsize="15,105" path="m7529,16272l7514,16272,7514,16182,7529,16167,7529,16272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4.916656pt;margin-top:808.35144pt;width:.75pt;height:5.25pt;mso-position-horizontal-relative:page;mso-position-vertical-relative:page;z-index:-717736" coordorigin="9098,16167" coordsize="15,105">
            <v:shape style="position:absolute;left:9098;top:16167;width:15;height:105" coordorigin="9098,16167" coordsize="15,105" path="m9113,16272l9098,16272,9098,16182,9113,16167,9113,16272xe" filled="true" fillcolor="#808080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44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25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25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25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25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291" w:hRule="exact"/>
        </w:trPr>
        <w:tc>
          <w:tcPr>
            <w:tcW w:w="1509" w:type="dxa"/>
            <w:tcBorders>
              <w:top w:val="single" w:sz="25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14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01/06/2016</w:t>
            </w:r>
          </w:p>
        </w:tc>
        <w:tc>
          <w:tcPr>
            <w:tcW w:w="1599" w:type="dxa"/>
            <w:tcBorders>
              <w:top w:val="single" w:sz="25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14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3,4076</w:t>
            </w:r>
          </w:p>
        </w:tc>
        <w:tc>
          <w:tcPr>
            <w:tcW w:w="1539" w:type="dxa"/>
            <w:tcBorders>
              <w:top w:val="single" w:sz="25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14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16/06/2016</w:t>
            </w:r>
          </w:p>
        </w:tc>
        <w:tc>
          <w:tcPr>
            <w:tcW w:w="1584" w:type="dxa"/>
            <w:tcBorders>
              <w:top w:val="single" w:sz="25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14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3,4217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3,4081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3,4228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3,4086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3,4250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3,4096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3,4261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3,4107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3,4272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3,4118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3,4283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3,4129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3,4294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3,4140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3,4305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3,4151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3,4316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3,4162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3,4327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3,4173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3,4338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3,4184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3,4349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3,4195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3,4360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3,4206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3,4371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14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3,4480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3,4394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3,4485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3,4405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3,4489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3,4416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3,4494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3,4427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3,4498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3,4431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3,4502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3,4436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3,4507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3,4440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0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3,4511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3,4445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3,4516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3,4520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3,4454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3,4525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3,4458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3,4529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3,4462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3,4534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3,4467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3,4538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3,4471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3,4542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3,4476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>
          <w:spacing w:val="-1"/>
        </w:rPr>
        <w:t>AGOSTO</w:t>
      </w:r>
      <w:r>
        <w:rPr>
          <w:spacing w:val="-17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3,4617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3,4551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3,4621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3,4556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3,4626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3,4560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3,4630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3,4565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3,4635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06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06/08/2016</w:t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3,4569</w:t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22/08/2016</w:t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3,4574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3,4643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3,4578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3,4648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3,4652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3,4587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3,4656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3,4661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3,4595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3,4665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3,4600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3,4669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3,4604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3,4674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3,4608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3,4678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3,4613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46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3,4772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3,4687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3,4779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3,4786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3,4695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3,4792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3,4700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3,4799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3,4707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3,4805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3,4713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3,4812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3,4720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3,4819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3,4825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3,4733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3,4832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3,4739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3,4838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3,4746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3,4845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3,4753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3,4852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3,4759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3,4858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3,4766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3,4865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48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3,4871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3,4932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3,4878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3,4935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3,4885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3,4937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3,4898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3,4912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3,4957</w:t>
            </w:r>
          </w:p>
        </w:tc>
      </w:tr>
      <w:tr>
        <w:trPr>
          <w:trHeight w:val="187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06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11/10/2016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3,4915</w:t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27/10/2016</w:t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3,4960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3,4918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3,4963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3,4966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3,4968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31/10/2016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3,4971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16/10/2016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45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3,4974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3,4977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30/11/2016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3,5037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pict>
          <v:group style="position:absolute;margin-left:451.927765pt;margin-top:30.685215pt;width:3.8pt;height:284.8pt;mso-position-horizontal-relative:page;mso-position-vertical-relative:paragraph;z-index:-717712" coordorigin="9039,614" coordsize="76,5696">
            <v:group style="position:absolute;left:9106;top:622;width:2;height:5679" coordorigin="9106,622" coordsize="2,5679">
              <v:shape style="position:absolute;left:9106;top:622;width:2;height:5679" coordorigin="9106,622" coordsize="0,5679" path="m9106,622l9106,6301e" filled="false" stroked="true" strokeweight=".847222pt" strokecolor="#2c2c2c">
                <v:path arrowok="t"/>
              </v:shape>
            </v:group>
            <v:group style="position:absolute;left:9039;top:6182;width:15;height:120" coordorigin="9039,6182" coordsize="15,120">
              <v:shape style="position:absolute;left:9039;top:6182;width:15;height:120" coordorigin="9039,6182" coordsize="15,120" path="m9053,6301l9039,6301,9039,6196,9053,6182,9053,6301xe" filled="true" fillcolor="#808080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140.286102pt;margin-top:30.685215pt;width:3.85pt;height:284.8pt;mso-position-horizontal-relative:page;mso-position-vertical-relative:paragraph;z-index:-717688" coordorigin="2806,614" coordsize="77,5696">
            <v:group style="position:absolute;left:2814;top:622;width:2;height:5679" coordorigin="2814,622" coordsize="2,5679">
              <v:shape style="position:absolute;left:2814;top:622;width:2;height:5679" coordorigin="2814,622" coordsize="0,5679" path="m2814,622l2814,6301e" filled="false" stroked="true" strokeweight=".847222pt" strokecolor="#808080">
                <v:path arrowok="t"/>
              </v:shape>
            </v:group>
            <v:group style="position:absolute;left:2874;top:682;width:2;height:5620" coordorigin="2874,682" coordsize="2,5620">
              <v:shape style="position:absolute;left:2874;top:682;width:2;height:5620" coordorigin="2874,682" coordsize="0,5620" path="m2874,682l2874,6301e" filled="false" stroked="true" strokeweight=".847222pt" strokecolor="#2c2c2c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5.805557pt;margin-top:33.674103pt;width:3.8pt;height:281.850pt;mso-position-horizontal-relative:page;mso-position-vertical-relative:paragraph;z-index:-717664" coordorigin="4316,673" coordsize="76,5637">
            <v:group style="position:absolute;left:4383;top:682;width:2;height:5620" coordorigin="4383,682" coordsize="2,5620">
              <v:shape style="position:absolute;left:4383;top:682;width:2;height:5620" coordorigin="4383,682" coordsize="0,5620" path="m4383,682l4383,6301e" filled="false" stroked="true" strokeweight=".847222pt" strokecolor="#2c2c2c">
                <v:path arrowok="t"/>
              </v:shape>
            </v:group>
            <v:group style="position:absolute;left:4316;top:6182;width:15;height:120" coordorigin="4316,6182" coordsize="15,120">
              <v:shape style="position:absolute;left:4316;top:6182;width:15;height:120" coordorigin="4316,6182" coordsize="15,120" path="m4331,6301l4316,6301,4316,6196,4331,6182,4331,6301xe" filled="true" fillcolor="#808080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295.758331pt;margin-top:33.674103pt;width:3.8pt;height:281.850pt;mso-position-horizontal-relative:page;mso-position-vertical-relative:paragraph;z-index:-717640" coordorigin="5915,673" coordsize="76,5637">
            <v:group style="position:absolute;left:5982;top:682;width:2;height:5620" coordorigin="5982,682" coordsize="2,5620">
              <v:shape style="position:absolute;left:5982;top:682;width:2;height:5620" coordorigin="5982,682" coordsize="0,5620" path="m5982,682l5982,6301e" filled="false" stroked="true" strokeweight=".847222pt" strokecolor="#2c2c2c">
                <v:path arrowok="t"/>
              </v:shape>
            </v:group>
            <v:group style="position:absolute;left:5915;top:6182;width:15;height:120" coordorigin="5915,6182" coordsize="15,120">
              <v:shape style="position:absolute;left:5915;top:6182;width:15;height:120" coordorigin="5915,6182" coordsize="15,120" path="m5930,6301l5915,6301,5915,6196,5930,6182,5930,6301xe" filled="true" fillcolor="#808080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372.722198pt;margin-top:33.674103pt;width:3.8pt;height:281.850pt;mso-position-horizontal-relative:page;mso-position-vertical-relative:paragraph;z-index:-717616" coordorigin="7454,673" coordsize="76,5637">
            <v:group style="position:absolute;left:7522;top:682;width:2;height:5620" coordorigin="7522,682" coordsize="2,5620">
              <v:shape style="position:absolute;left:7522;top:682;width:2;height:5620" coordorigin="7522,682" coordsize="0,5620" path="m7522,682l7522,6301e" filled="false" stroked="true" strokeweight=".847222pt" strokecolor="#2c2c2c">
                <v:path arrowok="t"/>
              </v:shape>
            </v:group>
            <v:group style="position:absolute;left:7454;top:6182;width:15;height:120" coordorigin="7454,6182" coordsize="15,120">
              <v:shape style="position:absolute;left:7454;top:6182;width:15;height:120" coordorigin="7454,6182" coordsize="15,120" path="m7469,6301l7454,6301,7454,6196,7469,6182,7469,6301xe" filled="true" fillcolor="#808080" stroked="false">
                <v:path arrowok="t"/>
                <v:fill type="solid"/>
              </v:shape>
            </v:group>
            <w10:wrap type="none"/>
          </v:group>
        </w:pict>
      </w:r>
      <w:r>
        <w:rPr/>
        <w:t>DICIEMBRE</w:t>
      </w:r>
      <w:r>
        <w:rPr>
          <w:spacing w:val="46"/>
        </w:rPr>
        <w:t> </w:t>
      </w:r>
      <w:r>
        <w:rPr/>
        <w:t>2016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01/12/2016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3,5062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02/12/2016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18/12/2016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3,5063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03/12/2016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19/12/2016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3,5064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04/12/2016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20/12/2016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3,5065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05/12/2016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21/12/2016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3,5066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06/12/2016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3,5067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07/12/2016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23/12/2016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3,5068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08/12/2016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24/12/2016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3,5069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09/12/2016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25/12/2016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3,5071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10/12/2016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26/12/2016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3,5072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2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11/12/2016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27/12/2016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3,5073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12/12/2016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28/12/2016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3,5074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13/12/2016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29/12/2016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3,5075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30/12/2016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3,5076</w:t>
            </w:r>
          </w:p>
        </w:tc>
      </w:tr>
      <w:tr>
        <w:trPr>
          <w:trHeight w:val="329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1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15/12/2016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45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3,5059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32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31/12/2016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44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3,5077</w:t>
            </w:r>
          </w:p>
        </w:tc>
      </w:tr>
    </w:tbl>
    <w:p>
      <w:pPr>
        <w:spacing w:after="0" w:line="240" w:lineRule="auto"/>
        <w:jc w:val="left"/>
        <w:rPr>
          <w:rFonts w:ascii="Arial" w:hAnsi="Arial" w:cs="Arial" w:eastAsia="Arial"/>
          <w:sz w:val="20"/>
          <w:szCs w:val="20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3"/>
        <w:rPr>
          <w:rFonts w:ascii="Arial" w:hAnsi="Arial" w:cs="Arial" w:eastAsia="Arial"/>
          <w:b/>
          <w:bCs/>
          <w:sz w:val="6"/>
          <w:szCs w:val="6"/>
        </w:rPr>
      </w:pPr>
    </w:p>
    <w:p>
      <w:pPr>
        <w:spacing w:line="200" w:lineRule="atLeast"/>
        <w:ind w:left="1118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16.2pt;height:13.55pt;mso-position-horizontal-relative:char;mso-position-vertical-relative:line" coordorigin="0,0" coordsize="6324,271">
            <v:group style="position:absolute;left:8;top:210;width:6307;height:2" coordorigin="8,210" coordsize="6307,2">
              <v:shape style="position:absolute;left:8;top:210;width:6307;height:2" coordorigin="8,210" coordsize="6307,0" path="m8,210l6315,210e" filled="false" stroked="true" strokeweight=".847222pt" strokecolor="#2c2c2c">
                <v:path arrowok="t"/>
              </v:shape>
            </v:group>
            <v:group style="position:absolute;left:6308;top:8;width:2;height:210" coordorigin="6308,8" coordsize="2,210">
              <v:shape style="position:absolute;left:6308;top:8;width:2;height:210" coordorigin="6308,8" coordsize="0,210" path="m6308,8l6308,218e" filled="false" stroked="true" strokeweight=".847222pt" strokecolor="#2c2c2c">
                <v:path arrowok="t"/>
              </v:shape>
            </v:group>
            <v:group style="position:absolute;left:16;top:8;width:2;height:210" coordorigin="16,8" coordsize="2,210">
              <v:shape style="position:absolute;left:16;top:8;width:2;height:210" coordorigin="16,8" coordsize="0,210" path="m16,8l16,218e" filled="false" stroked="true" strokeweight=".847222pt" strokecolor="#808080">
                <v:path arrowok="t"/>
              </v:shape>
            </v:group>
            <v:group style="position:absolute;left:68;top:255;width:6187;height:2" coordorigin="68,255" coordsize="6187,2">
              <v:shape style="position:absolute;left:68;top:255;width:6187;height:2" coordorigin="68,255" coordsize="6187,0" path="m68,255l6255,255e" filled="false" stroked="true" strokeweight=".847222pt" strokecolor="#808080">
                <v:path arrowok="t"/>
              </v:shape>
            </v:group>
            <v:group style="position:absolute;left:1525;top:8;width:2;height:255" coordorigin="1525,8" coordsize="2,255">
              <v:shape style="position:absolute;left:1525;top:8;width:2;height:255" coordorigin="1525,8" coordsize="0,255" path="m1525,8l1525,262e" filled="false" stroked="true" strokeweight=".847222pt" strokecolor="#808080">
                <v:path arrowok="t"/>
              </v:shape>
            </v:group>
            <v:group style="position:absolute;left:76;top:8;width:2;height:255" coordorigin="76,8" coordsize="2,255">
              <v:shape style="position:absolute;left:76;top:8;width:2;height:255" coordorigin="76,8" coordsize="0,255" path="m76,8l76,262e" filled="false" stroked="true" strokeweight=".847222pt" strokecolor="#2c2c2c">
                <v:path arrowok="t"/>
              </v:shape>
            </v:group>
            <v:group style="position:absolute;left:3124;top:8;width:2;height:255" coordorigin="3124,8" coordsize="2,255">
              <v:shape style="position:absolute;left:3124;top:8;width:2;height:255" coordorigin="3124,8" coordsize="0,255" path="m3124,8l3124,262e" filled="false" stroked="true" strokeweight=".847222pt" strokecolor="#808080">
                <v:path arrowok="t"/>
              </v:shape>
            </v:group>
            <v:group style="position:absolute;left:1585;top:8;width:2;height:255" coordorigin="1585,8" coordsize="2,255">
              <v:shape style="position:absolute;left:1585;top:8;width:2;height:255" coordorigin="1585,8" coordsize="0,255" path="m1585,8l1585,262e" filled="false" stroked="true" strokeweight=".847222pt" strokecolor="#2c2c2c">
                <v:path arrowok="t"/>
              </v:shape>
            </v:group>
            <v:group style="position:absolute;left:4664;top:8;width:2;height:255" coordorigin="4664,8" coordsize="2,255">
              <v:shape style="position:absolute;left:4664;top:8;width:2;height:255" coordorigin="4664,8" coordsize="0,255" path="m4664,8l4664,262e" filled="false" stroked="true" strokeweight=".847222pt" strokecolor="#808080">
                <v:path arrowok="t"/>
              </v:shape>
            </v:group>
            <v:group style="position:absolute;left:3184;top:8;width:2;height:255" coordorigin="3184,8" coordsize="2,255">
              <v:shape style="position:absolute;left:3184;top:8;width:2;height:255" coordorigin="3184,8" coordsize="0,255" path="m3184,8l3184,262e" filled="false" stroked="true" strokeweight=".847222pt" strokecolor="#2c2c2c">
                <v:path arrowok="t"/>
              </v:shape>
            </v:group>
            <v:group style="position:absolute;left:6248;top:8;width:2;height:255" coordorigin="6248,8" coordsize="2,255">
              <v:shape style="position:absolute;left:6248;top:8;width:2;height:255" coordorigin="6248,8" coordsize="0,255" path="m6248,8l6248,262e" filled="false" stroked="true" strokeweight=".847222pt" strokecolor="#808080">
                <v:path arrowok="t"/>
              </v:shape>
            </v:group>
            <v:group style="position:absolute;left:4723;top:8;width:2;height:255" coordorigin="4723,8" coordsize="2,255">
              <v:shape style="position:absolute;left:4723;top:8;width:2;height:255" coordorigin="4723,8" coordsize="0,255" path="m4723,8l4723,262e" filled="false" stroked="true" strokeweight=".847222pt" strokecolor="#2c2c2c">
                <v:path arrowok="t"/>
              </v:shape>
              <v:shape style="position:absolute;left:302;top:26;width:997;height:200" type="#_x0000_t202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w w:val="95"/>
                          <w:sz w:val="20"/>
                        </w:rPr>
                        <w:t>16/12/2016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050;top:26;width:610;height:200" type="#_x0000_t202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w w:val="95"/>
                          <w:sz w:val="20"/>
                        </w:rPr>
                        <w:t>3,5060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11"/>
          <w:szCs w:val="11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ENERO</w:t>
      </w:r>
      <w:r>
        <w:rPr>
          <w:spacing w:val="-15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3,5079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3,5080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3,5002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3,5081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3,4990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3,5083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3,5077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3,4977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3,5071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3,4971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3,5064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3,4965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3,5058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3,5052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3,5046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3,4940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3,5033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3,4934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3,5021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FEBRERO</w:t>
      </w:r>
      <w:r>
        <w:rPr>
          <w:spacing w:val="-19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4"/>
          <w:szCs w:val="2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3,4915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3,5276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3,5308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3,4902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3,5341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3,4896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3,5373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3,4890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3,5406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3,4922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3,5438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3,4954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3,5470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3,4986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3,5503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3,5018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3,5536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3,5050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3,5568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11/02/2017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3,5082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3,5601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3,5115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28/02/2017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3,5633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3,5147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/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3,5179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/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3,5211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/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16/02/2017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3,5244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pict>
          <v:group style="position:absolute;margin-left:215.805557pt;margin-top:68.477280pt;width:.75pt;height:1.5pt;mso-position-horizontal-relative:page;mso-position-vertical-relative:paragraph;z-index:-717520" coordorigin="4316,1370" coordsize="15,30">
            <v:shape style="position:absolute;left:4316;top:1370;width:15;height:30" coordorigin="4316,1370" coordsize="15,30" path="m4331,1400l4316,1400,4316,1384,4331,1370,4331,1400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95.758331pt;margin-top:68.477280pt;width:.75pt;height:1.5pt;mso-position-horizontal-relative:page;mso-position-vertical-relative:paragraph;z-index:-717496" coordorigin="5915,1370" coordsize="15,30">
            <v:shape style="position:absolute;left:5915;top:1370;width:15;height:30" coordorigin="5915,1370" coordsize="15,30" path="m5930,1400l5915,1400,5915,1384,5930,1370,5930,1400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72.722198pt;margin-top:68.477280pt;width:.75pt;height:1.5pt;mso-position-horizontal-relative:page;mso-position-vertical-relative:paragraph;z-index:-717472" coordorigin="7454,1370" coordsize="15,30">
            <v:shape style="position:absolute;left:7454;top:1370;width:15;height:30" coordorigin="7454,1370" coordsize="15,30" path="m7469,1400l7454,1400,7454,1384,7469,1370,7469,1400xe" filled="true" fillcolor="#80808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51.927765pt;margin-top:68.477280pt;width:.75pt;height:1.5pt;mso-position-horizontal-relative:page;mso-position-vertical-relative:paragraph;z-index:-717448" coordorigin="9039,1370" coordsize="15,30">
            <v:shape style="position:absolute;left:9039;top:1370;width:15;height:30" coordorigin="9039,1370" coordsize="15,30" path="m9053,1400l9039,1400,9039,1384,9053,1370,9053,1400xe" filled="true" fillcolor="#808080" stroked="false">
              <v:path arrowok="t"/>
              <v:fill type="solid"/>
            </v:shape>
            <w10:wrap type="none"/>
          </v:group>
        </w:pict>
      </w:r>
      <w:r>
        <w:rPr/>
        <w:t>MARZO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4"/>
          <w:szCs w:val="1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</w:tbl>
    <w:p>
      <w:pPr>
        <w:spacing w:after="0" w:line="240" w:lineRule="auto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06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01/03/2017</w:t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3,5666</w:t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17/03/2017</w:t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3,5866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3,5699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3,5872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3,5732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3,5878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3,5764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3,5883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3,5797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3,5889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3,5803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3,5895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3,5809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3,5901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3,5814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3,5907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3,5820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3,5912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3,5918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11/03/2017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3,5832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3,5924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3,5837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3,5930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3,5843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3,5935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3,5941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3,5855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31/03/2017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3,5947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16/03/2017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3,5860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ABRIL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4"/>
          <w:szCs w:val="1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7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1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3,5953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3,6066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3,5959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3,6074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3,5964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3,6082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3,5970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3,6090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3,5976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3,6098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3,5984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3,6106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3,5992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9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3,6114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3,6000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3,6123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3,6009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3,6131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3,6017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3,6139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11/04/2017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3,6025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3,6147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3,6033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3,6155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3,6041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3,6163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3,6172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15/04/2017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3,6057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30/04/2017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3,6180</w:t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15"/>
          <w:szCs w:val="15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>
          <w:spacing w:val="-7"/>
        </w:rPr>
        <w:t>MAYO </w:t>
      </w:r>
      <w:r>
        <w:rPr/>
        <w:t>DE</w:t>
      </w:r>
      <w:r>
        <w:rPr>
          <w:spacing w:val="-7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4"/>
          <w:szCs w:val="14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568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Fecha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Valor</w:t>
            </w:r>
            <w:r>
              <w:rPr>
                <w:rFonts w:ascii="Arial"/>
                <w:spacing w:val="-4"/>
                <w:sz w:val="24"/>
              </w:rPr>
              <w:t> </w:t>
            </w:r>
            <w:r>
              <w:rPr>
                <w:rFonts w:ascii="Arial"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87"/>
              <w:ind w:left="39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Fecha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87"/>
              <w:ind w:left="33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Valor</w:t>
            </w:r>
            <w:r>
              <w:rPr>
                <w:rFonts w:ascii="Arial"/>
                <w:spacing w:val="-4"/>
                <w:sz w:val="24"/>
              </w:rPr>
              <w:t> </w:t>
            </w:r>
            <w:r>
              <w:rPr>
                <w:rFonts w:ascii="Arial"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3,6188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3,6252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3,6196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3,6254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3,6204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3,6257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3,6212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3,6260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3,6221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3,6262</w:t>
            </w:r>
          </w:p>
        </w:tc>
      </w:tr>
      <w:tr>
        <w:trPr>
          <w:trHeight w:val="217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1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9"/>
        <w:gridCol w:w="1599"/>
        <w:gridCol w:w="1539"/>
        <w:gridCol w:w="1584"/>
      </w:tblGrid>
      <w:tr>
        <w:trPr>
          <w:trHeight w:val="306" w:hRule="exact"/>
        </w:trPr>
        <w:tc>
          <w:tcPr>
            <w:tcW w:w="150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06/05/2017</w:t>
            </w:r>
          </w:p>
        </w:tc>
        <w:tc>
          <w:tcPr>
            <w:tcW w:w="159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3,6224</w:t>
            </w:r>
          </w:p>
        </w:tc>
        <w:tc>
          <w:tcPr>
            <w:tcW w:w="153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22/05/2017</w:t>
            </w:r>
          </w:p>
        </w:tc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3,6265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3,6226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3,6267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3,6229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3,6270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3,6231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3,6272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3,6234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3,6275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2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11/05/2017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3,6236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3,6278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3,6239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3,6280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3,6242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3,6283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3,6244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3,6285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3,6247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3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31/05/2017</w:t>
            </w:r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8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3,6288</w:t>
            </w:r>
          </w:p>
        </w:tc>
      </w:tr>
      <w:tr>
        <w:trPr>
          <w:trHeight w:val="344" w:hRule="exact"/>
        </w:trPr>
        <w:tc>
          <w:tcPr>
            <w:tcW w:w="150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16/05/2017</w:t>
            </w:r>
          </w:p>
        </w:tc>
        <w:tc>
          <w:tcPr>
            <w:tcW w:w="159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3,6249</w:t>
            </w:r>
          </w:p>
        </w:tc>
        <w:tc>
          <w:tcPr>
            <w:tcW w:w="153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pStyle w:val="BodyText"/>
        <w:spacing w:line="240" w:lineRule="auto" w:before="0"/>
        <w:ind w:right="1791"/>
        <w:jc w:val="center"/>
        <w:rPr>
          <w:b w:val="0"/>
          <w:bCs w:val="0"/>
        </w:rPr>
      </w:pPr>
      <w:r>
        <w:rPr/>
        <w:t>JUNIO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4"/>
          <w:szCs w:val="14"/>
        </w:rPr>
      </w:pPr>
    </w:p>
    <w:tbl>
      <w:tblPr>
        <w:tblW w:w="0" w:type="auto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0"/>
        <w:gridCol w:w="1719"/>
        <w:gridCol w:w="1450"/>
        <w:gridCol w:w="1674"/>
      </w:tblGrid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2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5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3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3,6290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3,6293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3,6320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3,6296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3,6298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3,6323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3,6301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3,6325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3,6303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3,6328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3,6306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3,6329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3,6331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3,6309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3,6332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11/06/2017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3,6310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3,6334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3,6312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3,6336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3,6314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3,6337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3,6315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3,6339</w:t>
            </w:r>
          </w:p>
        </w:tc>
      </w:tr>
      <w:tr>
        <w:trPr>
          <w:trHeight w:val="344" w:hRule="exact"/>
        </w:trPr>
        <w:tc>
          <w:tcPr>
            <w:tcW w:w="139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6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15/06/2017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6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3,6317</w:t>
            </w:r>
          </w:p>
        </w:tc>
        <w:tc>
          <w:tcPr>
            <w:tcW w:w="1450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9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30/06/2017</w:t>
            </w:r>
          </w:p>
        </w:tc>
        <w:tc>
          <w:tcPr>
            <w:tcW w:w="167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3,6340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40" w:lineRule="auto" w:before="201"/>
        <w:ind w:right="1791"/>
        <w:jc w:val="center"/>
        <w:rPr>
          <w:b w:val="0"/>
          <w:bCs w:val="0"/>
        </w:rPr>
      </w:pPr>
      <w:r>
        <w:rPr/>
        <w:t>JULIO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64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1868"/>
        <w:gridCol w:w="1719"/>
        <w:gridCol w:w="1898"/>
      </w:tblGrid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7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7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3,6369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3,6371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3,6373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3,6374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3,6348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3,6376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3,6378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3,6380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3,6353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3,6381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3,6355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3,6383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3,6357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3,6385</w:t>
            </w:r>
          </w:p>
        </w:tc>
      </w:tr>
      <w:tr>
        <w:trPr>
          <w:trHeight w:val="202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64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1868"/>
        <w:gridCol w:w="1719"/>
        <w:gridCol w:w="1898"/>
      </w:tblGrid>
      <w:tr>
        <w:trPr>
          <w:trHeight w:val="306" w:hRule="exact"/>
        </w:trPr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2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11/07/2017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3,6359</w:t>
            </w:r>
          </w:p>
        </w:tc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27/07/2017</w:t>
            </w:r>
          </w:p>
        </w:tc>
        <w:tc>
          <w:tcPr>
            <w:tcW w:w="189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3,6387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3,6360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3,6388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3,6362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3,6390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3,6364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3,6392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3,6366</w:t>
            </w:r>
          </w:p>
        </w:tc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31/07/2017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3,6394</w:t>
            </w:r>
          </w:p>
        </w:tc>
      </w:tr>
      <w:tr>
        <w:trPr>
          <w:trHeight w:val="389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74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16/07/2017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74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3,6367</w:t>
            </w:r>
          </w:p>
        </w:tc>
        <w:tc>
          <w:tcPr>
            <w:tcW w:w="3617" w:type="dxa"/>
            <w:gridSpan w:val="2"/>
            <w:tcBorders>
              <w:top w:val="single" w:sz="31" w:space="0" w:color="2C2C2C"/>
              <w:left w:val="single" w:sz="31" w:space="0" w:color="2C2C2C"/>
              <w:bottom w:val="single" w:sz="7" w:space="0" w:color="2C2C2C"/>
              <w:right w:val="single" w:sz="30" w:space="0" w:color="FFFFFF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b/>
          <w:bCs/>
          <w:sz w:val="16"/>
          <w:szCs w:val="1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>
          <w:spacing w:val="-1"/>
        </w:rPr>
        <w:t>AGOSTO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3,6395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3,6448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3,6397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3,6452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3,6399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3,6456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3,6401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3,6459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3,6403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3,6463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3,6407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3,6467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3,6411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3,6471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3,6414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3,6474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3,6418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3,6478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3,6422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3,6482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11/08/2017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3,6426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3,6486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3,6429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3,6489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3,6433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3,6493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3,6437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3,6497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3,6441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31/08/2017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3,6501</w:t>
            </w:r>
          </w:p>
        </w:tc>
      </w:tr>
      <w:tr>
        <w:trPr>
          <w:trHeight w:val="38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74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16/08/2017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74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3,6444</w:t>
            </w:r>
          </w:p>
        </w:tc>
        <w:tc>
          <w:tcPr>
            <w:tcW w:w="3467" w:type="dxa"/>
            <w:gridSpan w:val="2"/>
            <w:tcBorders>
              <w:top w:val="single" w:sz="31" w:space="0" w:color="2C2C2C"/>
              <w:left w:val="single" w:sz="31" w:space="0" w:color="2C2C2C"/>
              <w:bottom w:val="single" w:sz="7" w:space="0" w:color="2C2C2C"/>
              <w:right w:val="single" w:sz="30" w:space="0" w:color="FFFFFF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SETIEMBRE</w:t>
      </w:r>
      <w:r>
        <w:rPr>
          <w:spacing w:val="-13"/>
        </w:rPr>
        <w:t> </w:t>
      </w:r>
      <w:r>
        <w:rPr/>
        <w:t>DE</w:t>
      </w:r>
      <w:r>
        <w:rPr>
          <w:spacing w:val="-12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3,6504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3,6622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3,6508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3,6631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3,6512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3,6641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3,6516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3,6650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3,6519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3,6659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3,6528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3,6669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3,6538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3,6678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3,6547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3,6687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3,6556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3,6697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3,6566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3,6706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11/09/2017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3,6575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3,6716</w:t>
            </w:r>
          </w:p>
        </w:tc>
      </w:tr>
      <w:tr>
        <w:trPr>
          <w:trHeight w:val="292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2C2C2C"/>
            </w:tcBorders>
          </w:tcPr>
          <w:p>
            <w:pPr/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nil" w:sz="6" w:space="0" w:color="auto"/>
              <w:right w:val="single" w:sz="31" w:space="0" w:color="80808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500" w:bottom="280" w:left="1680" w:right="1680"/>
        </w:sect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3"/>
          <w:szCs w:val="3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06" w:hRule="exact"/>
        </w:trPr>
        <w:tc>
          <w:tcPr>
            <w:tcW w:w="158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12/09/2017</w:t>
            </w:r>
          </w:p>
        </w:tc>
        <w:tc>
          <w:tcPr>
            <w:tcW w:w="1853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3,6584</w:t>
            </w:r>
          </w:p>
        </w:tc>
        <w:tc>
          <w:tcPr>
            <w:tcW w:w="156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27/09/2017</w:t>
            </w:r>
          </w:p>
        </w:tc>
        <w:tc>
          <w:tcPr>
            <w:tcW w:w="189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3,6725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3,6594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3,6734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3,6603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3,6744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15/09/2017</w:t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3,6612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30/09/2017</w:t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3,6753</w:t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6"/>
          <w:szCs w:val="26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OCTUBRE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7"/>
          <w:szCs w:val="27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0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44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398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46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01/10/2017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3,6763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17/10/2017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3,6877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02/10/2017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3,6772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18/10/2017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3,6883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03/10/2017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3,6781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19/10/2017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3,6890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04/10/2017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3,6791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20/10/2017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3,6896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05/10/2017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3,6800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21/10/2017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3,6902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06/10/2017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3,6806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22/10/2017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3,6909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07/10/2017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3,6813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23/10/2017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3,6915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08/10/2017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3,6819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24/10/2017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3,6922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09/10/2017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3,6826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25/10/2017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3,6928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10/10/2017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3,6832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26/10/2017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3,6934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5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pacing w:val="-2"/>
                <w:sz w:val="20"/>
              </w:rPr>
              <w:t>11/10/2017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3,6838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27/10/2017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3,6941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12/10/2017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3,6845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28/10/2017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3,6947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13/10/2017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3,6851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29/10/2017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3,6954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14/10/2017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3,6858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30/10/2017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3,6960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15/10/2017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3,6864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31/10/2017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40" w:lineRule="auto" w:before="20"/>
              <w:ind w:left="598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3,6967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24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16/10/2017</w:t>
            </w:r>
            <w:r>
              <w:rPr>
                <w:rFonts w:ascii="Arial"/>
                <w:sz w:val="20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40" w:lineRule="auto" w:before="20"/>
              <w:ind w:left="57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color w:val="5A5A5A"/>
                <w:sz w:val="20"/>
              </w:rPr>
              <w:t>3,6870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NOVIEMBRE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b/>
          <w:bCs/>
          <w:sz w:val="11"/>
          <w:szCs w:val="11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4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7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3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49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01/11/2017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3,6973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16/11/2017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3,7061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02/11/2017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3,6979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17/11/2017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3,7067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03/11/2017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3,6986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18/11/2017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3,7073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04/11/2017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3,6992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19/11/2017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3,7078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05/11/2017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3,6999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20/11/2017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3,7084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06/11/2017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3,7005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21/11/2017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3,7090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07/11/2017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3,7010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22/11/2017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3,7095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08/11/2017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3,7016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23/11/2017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3,7101</w:t>
            </w:r>
          </w:p>
        </w:tc>
      </w:tr>
      <w:tr>
        <w:trPr>
          <w:trHeight w:val="31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09/11/2017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3,7022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24/11/2017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7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3,7107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6840"/>
          <w:pgMar w:top="500" w:bottom="280" w:left="1680" w:right="1680"/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6"/>
          <w:szCs w:val="6"/>
        </w:rPr>
      </w:pPr>
    </w:p>
    <w:tbl>
      <w:tblPr>
        <w:tblW w:w="0" w:type="auto"/>
        <w:jc w:val="left"/>
        <w:tblInd w:w="7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4"/>
        <w:gridCol w:w="1853"/>
        <w:gridCol w:w="1569"/>
        <w:gridCol w:w="1898"/>
      </w:tblGrid>
      <w:tr>
        <w:trPr>
          <w:trHeight w:val="314" w:hRule="exact"/>
        </w:trPr>
        <w:tc>
          <w:tcPr>
            <w:tcW w:w="1584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10/11/2017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3,7027</w:t>
            </w:r>
          </w:p>
        </w:tc>
        <w:tc>
          <w:tcPr>
            <w:tcW w:w="1569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25/11/2017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7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3,7112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6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5"/>
                <w:sz w:val="24"/>
              </w:rPr>
              <w:t>11/11/2017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3,7033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26/11/2017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3"/>
                <w:sz w:val="24"/>
              </w:rPr>
              <w:t>3,7118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12/11/2017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3,7039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27/11/2017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3,7124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13/11/2017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3,7044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28/11/2017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3,7129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14/11/2017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3,7050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29/11/2017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3,7135</w:t>
            </w:r>
          </w:p>
        </w:tc>
      </w:tr>
      <w:tr>
        <w:trPr>
          <w:trHeight w:val="344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56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15/11/2017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3,7056</w:t>
            </w:r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149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30/11/2017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3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3,7141</w:t>
            </w:r>
          </w:p>
        </w:tc>
      </w:tr>
      <w:tr>
        <w:trPr>
          <w:trHeight w:val="329" w:hRule="exact"/>
        </w:trPr>
        <w:tc>
          <w:tcPr>
            <w:tcW w:w="158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85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56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89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1791"/>
        <w:jc w:val="center"/>
        <w:rPr>
          <w:b w:val="0"/>
          <w:bCs w:val="0"/>
        </w:rPr>
      </w:pPr>
      <w:r>
        <w:rPr/>
        <w:t>DICIEMBRE</w:t>
      </w:r>
      <w:r>
        <w:rPr>
          <w:spacing w:val="-20"/>
        </w:rPr>
        <w:t> </w:t>
      </w:r>
      <w:r>
        <w:rPr/>
        <w:t>2017</w:t>
      </w:r>
      <w:r>
        <w:rPr>
          <w:b w:val="0"/>
        </w:rPr>
      </w:r>
    </w:p>
    <w:p>
      <w:pPr>
        <w:spacing w:line="240" w:lineRule="auto" w:before="7"/>
        <w:rPr>
          <w:rFonts w:ascii="Arial" w:hAnsi="Arial" w:cs="Arial" w:eastAsia="Arial"/>
          <w:b/>
          <w:bCs/>
          <w:sz w:val="17"/>
          <w:szCs w:val="17"/>
        </w:rPr>
      </w:pPr>
    </w:p>
    <w:tbl>
      <w:tblPr>
        <w:tblW w:w="0" w:type="auto"/>
        <w:jc w:val="left"/>
        <w:tblInd w:w="63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1868"/>
        <w:gridCol w:w="1734"/>
        <w:gridCol w:w="1913"/>
      </w:tblGrid>
      <w:tr>
        <w:trPr>
          <w:trHeight w:val="329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510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48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2" w:lineRule="exact"/>
              <w:ind w:left="51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sz w:val="24"/>
              </w:rPr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2" w:lineRule="exact"/>
              <w:ind w:left="507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pacing w:val="-3"/>
                <w:sz w:val="24"/>
              </w:rPr>
              <w:t>Valor</w:t>
            </w:r>
            <w:r>
              <w:rPr>
                <w:rFonts w:ascii="Arial"/>
                <w:b/>
                <w:spacing w:val="-10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UI</w:t>
            </w:r>
            <w:r>
              <w:rPr>
                <w:rFonts w:ascii="Arial"/>
                <w:sz w:val="24"/>
              </w:rPr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01/12/2017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3,7146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17/12/2017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3,7218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02/12/2017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3,7152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18/12/2017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3,7222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03/12/2017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3,7158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19/12/2017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3,7226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04/12/2017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3,7164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3,7230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05/12/2017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3,7169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21/12/2017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3,7234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06/12/2017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3,7173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22/12/2017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3,7238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07/12/2017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3,7177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23/12/2017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3,7242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08/12/2017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3,7181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24/12/2017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3,7246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09/12/2017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3,7185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25/12/2017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3,7250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10/12/2017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3,7189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26/12/2017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3,7255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11/12/2017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3,7193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3,7259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3,7197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3,7263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3,7202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3,7267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3,7206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3,7271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15/12/2017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3,7210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31/12/2017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3,7275</w:t>
            </w:r>
          </w:p>
        </w:tc>
      </w:tr>
    </w:tbl>
    <w:p>
      <w:pPr>
        <w:spacing w:after="0" w:line="259" w:lineRule="exact"/>
        <w:jc w:val="left"/>
        <w:rPr>
          <w:rFonts w:ascii="Arial" w:hAnsi="Arial" w:cs="Arial" w:eastAsia="Arial"/>
          <w:sz w:val="24"/>
          <w:szCs w:val="24"/>
        </w:rPr>
        <w:sectPr>
          <w:pgSz w:w="11900" w:h="11690" w:orient="landscape"/>
          <w:pgMar w:top="500" w:bottom="280" w:left="1680" w:right="1680"/>
        </w:sect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3"/>
          <w:szCs w:val="3"/>
        </w:rPr>
      </w:pPr>
    </w:p>
    <w:tbl>
      <w:tblPr>
        <w:tblW w:w="0" w:type="auto"/>
        <w:jc w:val="left"/>
        <w:tblInd w:w="63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9"/>
        <w:gridCol w:w="1868"/>
        <w:gridCol w:w="1734"/>
        <w:gridCol w:w="1913"/>
      </w:tblGrid>
      <w:tr>
        <w:trPr>
          <w:trHeight w:val="306" w:hRule="exact"/>
        </w:trPr>
        <w:tc>
          <w:tcPr>
            <w:tcW w:w="1719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22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pacing w:val="-2"/>
                <w:sz w:val="24"/>
              </w:rPr>
              <w:t>11/01/2018</w:t>
            </w:r>
            <w:r>
              <w:rPr>
                <w:rFonts w:ascii="Arial"/>
                <w:sz w:val="24"/>
              </w:rPr>
            </w:r>
          </w:p>
        </w:tc>
        <w:tc>
          <w:tcPr>
            <w:tcW w:w="1868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3,7273</w:t>
            </w:r>
          </w:p>
        </w:tc>
        <w:tc>
          <w:tcPr>
            <w:tcW w:w="1734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60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27/01/2018</w:t>
            </w:r>
          </w:p>
        </w:tc>
        <w:tc>
          <w:tcPr>
            <w:tcW w:w="1913" w:type="dxa"/>
            <w:tcBorders>
              <w:top w:val="nil" w:sz="6" w:space="0" w:color="auto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60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3,7213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12/01/2018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3,7269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28/01/2018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3,7209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13/01/2018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3,7265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29/01/2018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3,7205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14/01/2018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3,7261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30/01/2018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3,7202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15/01/2018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3,7258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31/01/2018</w:t>
            </w:r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2C2C2C"/>
              <w:right w:val="single" w:sz="31" w:space="0" w:color="808080"/>
            </w:tcBorders>
          </w:tcPr>
          <w:p>
            <w:pPr>
              <w:pStyle w:val="TableParagraph"/>
              <w:spacing w:line="259" w:lineRule="exact"/>
              <w:ind w:left="545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3,7198</w:t>
            </w:r>
          </w:p>
        </w:tc>
      </w:tr>
      <w:tr>
        <w:trPr>
          <w:trHeight w:val="344" w:hRule="exact"/>
        </w:trPr>
        <w:tc>
          <w:tcPr>
            <w:tcW w:w="1719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21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16/01/2018</w:t>
            </w:r>
          </w:p>
        </w:tc>
        <w:tc>
          <w:tcPr>
            <w:tcW w:w="1868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>
              <w:pStyle w:val="TableParagraph"/>
              <w:spacing w:line="259" w:lineRule="exact"/>
              <w:ind w:left="522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3,7254</w:t>
            </w:r>
          </w:p>
        </w:tc>
        <w:tc>
          <w:tcPr>
            <w:tcW w:w="1734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2C2C2C"/>
            </w:tcBorders>
          </w:tcPr>
          <w:p>
            <w:pPr/>
          </w:p>
        </w:tc>
        <w:tc>
          <w:tcPr>
            <w:tcW w:w="1913" w:type="dxa"/>
            <w:tcBorders>
              <w:top w:val="single" w:sz="31" w:space="0" w:color="2C2C2C"/>
              <w:left w:val="single" w:sz="31" w:space="0" w:color="2C2C2C"/>
              <w:bottom w:val="single" w:sz="31" w:space="0" w:color="808080"/>
              <w:right w:val="single" w:sz="31" w:space="0" w:color="808080"/>
            </w:tcBorders>
          </w:tcPr>
          <w:p>
            <w:pPr/>
          </w:p>
        </w:tc>
      </w:tr>
    </w:tbl>
    <w:sectPr>
      <w:pgSz w:w="11900" w:h="16840"/>
      <w:pgMar w:top="5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68"/>
      <w:ind w:left="1810"/>
    </w:pPr>
    <w:rPr>
      <w:rFonts w:ascii="Arial" w:hAnsi="Arial" w:eastAsia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2023-11-07T11:19:08Z</dcterms:created>
  <dcterms:modified xsi:type="dcterms:W3CDTF">2023-11-07T11:19:08Z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LastSaved">
    <vt:filetime>2023-11-07T00:00:00Z</vt:filetime>
  </property>
</Properties>
</file>